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731849" w:rsidP="71ED3EF6" w:rsidRDefault="00731849" w14:paraId="5305335F" w14:textId="2A31A605">
      <w:pPr>
        <w:jc w:val="right"/>
        <w:rPr>
          <w:rFonts w:cs="Calibri" w:cstheme="minorAscii"/>
        </w:rPr>
      </w:pPr>
      <w:r w:rsidRPr="71ED3EF6" w:rsidR="00731849">
        <w:rPr>
          <w:rFonts w:cs="Calibri" w:cstheme="minorAscii"/>
        </w:rPr>
        <w:t>Techninės specifikacijos Priedas Nr. </w:t>
      </w:r>
      <w:r w:rsidRPr="71ED3EF6" w:rsidR="56753A7B">
        <w:rPr>
          <w:rFonts w:cs="Calibri" w:cstheme="minorAscii"/>
        </w:rPr>
        <w:t>6</w:t>
      </w:r>
      <w:r w:rsidRPr="71ED3EF6" w:rsidR="00731849">
        <w:rPr>
          <w:rFonts w:cs="Calibri" w:cstheme="minorAscii"/>
        </w:rPr>
        <w:t> </w:t>
      </w:r>
    </w:p>
    <w:p w:rsidRPr="0000327F" w:rsidR="0000327F" w:rsidP="0000327F" w:rsidRDefault="00FB1C05" w14:paraId="596A7614" w14:textId="32ED41E1">
      <w:pPr>
        <w:jc w:val="center"/>
        <w:rPr>
          <w:rFonts w:cstheme="minorHAnsi"/>
        </w:rPr>
      </w:pPr>
      <w:r>
        <w:rPr>
          <w:noProof/>
        </w:rPr>
        <w:drawing>
          <wp:inline distT="0" distB="0" distL="0" distR="0" wp14:anchorId="40B31440" wp14:editId="311CC1AE">
            <wp:extent cx="1573200" cy="658800"/>
            <wp:effectExtent l="0" t="0" r="8255" b="8255"/>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er Grid - Logotipas Trumpa Versija_apkirpt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3200" cy="658800"/>
                    </a:xfrm>
                    <a:prstGeom prst="rect">
                      <a:avLst/>
                    </a:prstGeom>
                  </pic:spPr>
                </pic:pic>
              </a:graphicData>
            </a:graphic>
          </wp:inline>
        </w:drawing>
      </w:r>
    </w:p>
    <w:p w:rsidRPr="0000327F" w:rsidR="0000327F" w:rsidP="0000327F" w:rsidRDefault="0000327F" w14:paraId="6440B142" w14:textId="77777777">
      <w:pPr>
        <w:autoSpaceDE w:val="0"/>
        <w:autoSpaceDN w:val="0"/>
        <w:adjustRightInd w:val="0"/>
        <w:spacing w:after="0" w:line="240" w:lineRule="auto"/>
        <w:jc w:val="center"/>
        <w:rPr>
          <w:rFonts w:cstheme="minorHAnsi"/>
          <w:b/>
          <w:bCs/>
        </w:rPr>
      </w:pPr>
    </w:p>
    <w:p w:rsidRPr="0000327F" w:rsidR="0000327F" w:rsidP="0000327F" w:rsidRDefault="0000327F" w14:paraId="20DD2292" w14:textId="77777777">
      <w:pPr>
        <w:autoSpaceDE w:val="0"/>
        <w:autoSpaceDN w:val="0"/>
        <w:adjustRightInd w:val="0"/>
        <w:spacing w:after="0" w:line="240" w:lineRule="auto"/>
        <w:jc w:val="center"/>
        <w:rPr>
          <w:rFonts w:cstheme="minorHAnsi"/>
          <w:b/>
          <w:bCs/>
        </w:rPr>
      </w:pPr>
    </w:p>
    <w:p w:rsidRPr="0000327F" w:rsidR="0000327F" w:rsidP="0000327F" w:rsidRDefault="0000327F" w14:paraId="5E83FC9A" w14:textId="77777777">
      <w:pPr>
        <w:autoSpaceDE w:val="0"/>
        <w:autoSpaceDN w:val="0"/>
        <w:adjustRightInd w:val="0"/>
        <w:spacing w:after="0" w:line="240" w:lineRule="auto"/>
        <w:jc w:val="center"/>
        <w:rPr>
          <w:rFonts w:cstheme="minorHAnsi"/>
          <w:b/>
          <w:bCs/>
        </w:rPr>
      </w:pPr>
    </w:p>
    <w:p w:rsidRPr="0000327F" w:rsidR="0000327F" w:rsidP="0000327F" w:rsidRDefault="0000327F" w14:paraId="087E7751" w14:textId="77777777">
      <w:pPr>
        <w:autoSpaceDE w:val="0"/>
        <w:autoSpaceDN w:val="0"/>
        <w:adjustRightInd w:val="0"/>
        <w:spacing w:after="0" w:line="240" w:lineRule="auto"/>
        <w:jc w:val="center"/>
        <w:rPr>
          <w:rFonts w:cstheme="minorHAnsi"/>
          <w:b/>
          <w:bCs/>
        </w:rPr>
      </w:pPr>
    </w:p>
    <w:p w:rsidRPr="0000327F" w:rsidR="0000327F" w:rsidP="0000327F" w:rsidRDefault="0000327F" w14:paraId="76B409F5" w14:textId="77777777">
      <w:pPr>
        <w:autoSpaceDE w:val="0"/>
        <w:autoSpaceDN w:val="0"/>
        <w:adjustRightInd w:val="0"/>
        <w:spacing w:after="0" w:line="240" w:lineRule="auto"/>
        <w:jc w:val="center"/>
        <w:rPr>
          <w:rFonts w:cstheme="minorHAnsi"/>
          <w:b/>
          <w:bCs/>
        </w:rPr>
      </w:pPr>
    </w:p>
    <w:p w:rsidRPr="0000327F" w:rsidR="0000327F" w:rsidP="0000327F" w:rsidRDefault="0000327F" w14:paraId="73EEEA4C" w14:textId="77777777">
      <w:pPr>
        <w:autoSpaceDE w:val="0"/>
        <w:autoSpaceDN w:val="0"/>
        <w:adjustRightInd w:val="0"/>
        <w:spacing w:after="0" w:line="240" w:lineRule="auto"/>
        <w:jc w:val="center"/>
        <w:rPr>
          <w:rFonts w:cstheme="minorHAnsi"/>
          <w:b/>
          <w:bCs/>
        </w:rPr>
      </w:pPr>
    </w:p>
    <w:p w:rsidRPr="0000327F" w:rsidR="0000327F" w:rsidP="0000327F" w:rsidRDefault="0000327F" w14:paraId="2F9F4DD6" w14:textId="77777777">
      <w:pPr>
        <w:autoSpaceDE w:val="0"/>
        <w:autoSpaceDN w:val="0"/>
        <w:adjustRightInd w:val="0"/>
        <w:spacing w:after="0" w:line="240" w:lineRule="auto"/>
        <w:jc w:val="center"/>
        <w:rPr>
          <w:rFonts w:cstheme="minorHAnsi"/>
          <w:b/>
          <w:bCs/>
        </w:rPr>
      </w:pPr>
    </w:p>
    <w:p w:rsidRPr="0000327F" w:rsidR="0000327F" w:rsidP="0000327F" w:rsidRDefault="0000327F" w14:paraId="0D79D7B2" w14:textId="77777777">
      <w:pPr>
        <w:autoSpaceDE w:val="0"/>
        <w:autoSpaceDN w:val="0"/>
        <w:adjustRightInd w:val="0"/>
        <w:spacing w:after="0" w:line="240" w:lineRule="auto"/>
        <w:jc w:val="center"/>
        <w:rPr>
          <w:rFonts w:cstheme="minorHAnsi"/>
          <w:b/>
          <w:bCs/>
        </w:rPr>
      </w:pPr>
    </w:p>
    <w:p w:rsidRPr="0000327F" w:rsidR="0000327F" w:rsidP="0000327F" w:rsidRDefault="0000327F" w14:paraId="1654900C" w14:textId="77777777">
      <w:pPr>
        <w:autoSpaceDE w:val="0"/>
        <w:autoSpaceDN w:val="0"/>
        <w:adjustRightInd w:val="0"/>
        <w:spacing w:after="0" w:line="240" w:lineRule="auto"/>
        <w:jc w:val="center"/>
        <w:rPr>
          <w:rFonts w:cstheme="minorHAnsi"/>
          <w:b/>
          <w:bCs/>
        </w:rPr>
      </w:pPr>
    </w:p>
    <w:p w:rsidRPr="0000327F" w:rsidR="0000327F" w:rsidP="0000327F" w:rsidRDefault="0000327F" w14:paraId="4526E1AB" w14:textId="77777777">
      <w:pPr>
        <w:autoSpaceDE w:val="0"/>
        <w:autoSpaceDN w:val="0"/>
        <w:adjustRightInd w:val="0"/>
        <w:spacing w:after="0" w:line="240" w:lineRule="auto"/>
        <w:jc w:val="center"/>
        <w:rPr>
          <w:rFonts w:cstheme="minorHAnsi"/>
          <w:b/>
          <w:bCs/>
        </w:rPr>
      </w:pPr>
    </w:p>
    <w:p w:rsidRPr="0000327F" w:rsidR="0000327F" w:rsidP="0000327F" w:rsidRDefault="0000327F" w14:paraId="7FAC37A2" w14:textId="77777777">
      <w:pPr>
        <w:autoSpaceDE w:val="0"/>
        <w:autoSpaceDN w:val="0"/>
        <w:adjustRightInd w:val="0"/>
        <w:spacing w:after="0" w:line="240" w:lineRule="auto"/>
        <w:jc w:val="center"/>
        <w:rPr>
          <w:rFonts w:cstheme="minorHAnsi"/>
          <w:b/>
          <w:bCs/>
        </w:rPr>
      </w:pPr>
    </w:p>
    <w:p w:rsidRPr="0000327F" w:rsidR="0000327F" w:rsidP="0000327F" w:rsidRDefault="0000327F" w14:paraId="0CDF2BE1" w14:textId="77777777">
      <w:pPr>
        <w:autoSpaceDE w:val="0"/>
        <w:autoSpaceDN w:val="0"/>
        <w:adjustRightInd w:val="0"/>
        <w:spacing w:after="0" w:line="240" w:lineRule="auto"/>
        <w:jc w:val="center"/>
        <w:rPr>
          <w:rFonts w:cstheme="minorHAnsi"/>
          <w:b/>
          <w:bCs/>
        </w:rPr>
      </w:pPr>
    </w:p>
    <w:p w:rsidRPr="0000327F" w:rsidR="0000327F" w:rsidP="0000327F" w:rsidRDefault="0000327F" w14:paraId="68A30B1C" w14:textId="77777777">
      <w:pPr>
        <w:spacing w:after="0" w:line="240" w:lineRule="auto"/>
        <w:rPr>
          <w:rFonts w:eastAsiaTheme="minorEastAsia" w:cstheme="minorHAnsi"/>
          <w:color w:val="2F5496" w:themeColor="accent1" w:themeShade="BF"/>
          <w:sz w:val="24"/>
          <w:lang w:eastAsia="lt-LT"/>
        </w:rPr>
      </w:pPr>
      <w:r w:rsidRPr="008F03FF">
        <w:rPr>
          <w:rFonts w:eastAsiaTheme="minorEastAsia" w:cstheme="minorHAnsi"/>
          <w:b/>
          <w:lang w:eastAsia="lt-LT"/>
        </w:rPr>
        <w:t>AB „A</w:t>
      </w:r>
      <w:r w:rsidR="00FB1C05">
        <w:rPr>
          <w:rFonts w:eastAsiaTheme="minorEastAsia" w:cstheme="minorHAnsi"/>
          <w:b/>
          <w:lang w:eastAsia="lt-LT"/>
        </w:rPr>
        <w:t>mber Grid</w:t>
      </w:r>
      <w:r w:rsidRPr="008F03FF">
        <w:rPr>
          <w:rFonts w:eastAsiaTheme="minorEastAsia" w:cstheme="minorHAnsi"/>
          <w:b/>
          <w:lang w:eastAsia="lt-LT"/>
        </w:rPr>
        <w:t>“</w:t>
      </w:r>
    </w:p>
    <w:p w:rsidRPr="0000327F" w:rsidR="0000327F" w:rsidP="0000327F" w:rsidRDefault="0000327F" w14:paraId="39B823BF" w14:textId="77777777">
      <w:pPr>
        <w:autoSpaceDE w:val="0"/>
        <w:autoSpaceDN w:val="0"/>
        <w:adjustRightInd w:val="0"/>
        <w:spacing w:after="0" w:line="240" w:lineRule="auto"/>
        <w:jc w:val="center"/>
        <w:rPr>
          <w:rFonts w:cstheme="minorHAnsi"/>
          <w:b/>
          <w:bCs/>
        </w:rPr>
      </w:pPr>
    </w:p>
    <w:p w:rsidRPr="00FB1C05" w:rsidR="0000327F" w:rsidP="0000327F" w:rsidRDefault="00926B9A" w14:paraId="6840291B" w14:textId="4B9B393B">
      <w:pPr>
        <w:autoSpaceDE w:val="0"/>
        <w:autoSpaceDN w:val="0"/>
        <w:adjustRightInd w:val="0"/>
        <w:spacing w:after="0" w:line="240" w:lineRule="auto"/>
        <w:rPr>
          <w:rFonts w:cstheme="minorHAnsi"/>
          <w:b/>
          <w:bCs/>
          <w:color w:val="67C08B"/>
          <w:sz w:val="52"/>
          <w:szCs w:val="52"/>
        </w:rPr>
      </w:pPr>
      <w:r>
        <w:rPr>
          <w:rFonts w:cstheme="minorHAnsi"/>
          <w:b/>
          <w:bCs/>
          <w:color w:val="67C08B"/>
          <w:sz w:val="52"/>
          <w:szCs w:val="52"/>
        </w:rPr>
        <w:t xml:space="preserve">Projekto </w:t>
      </w:r>
      <w:r w:rsidR="00A03683">
        <w:rPr>
          <w:rFonts w:cstheme="minorHAnsi"/>
          <w:b/>
          <w:bCs/>
          <w:color w:val="67C08B"/>
          <w:sz w:val="52"/>
          <w:szCs w:val="52"/>
        </w:rPr>
        <w:t xml:space="preserve">katalogo struktūros, </w:t>
      </w:r>
      <w:r w:rsidR="00E33571">
        <w:rPr>
          <w:rFonts w:cstheme="minorHAnsi"/>
          <w:b/>
          <w:bCs/>
          <w:color w:val="67C08B"/>
          <w:sz w:val="52"/>
          <w:szCs w:val="52"/>
        </w:rPr>
        <w:t>kataloge saugomų dokumentų ir prieigos teisių sut</w:t>
      </w:r>
      <w:r w:rsidR="00EB470F">
        <w:rPr>
          <w:rFonts w:cstheme="minorHAnsi"/>
          <w:b/>
          <w:bCs/>
          <w:color w:val="67C08B"/>
          <w:sz w:val="52"/>
          <w:szCs w:val="52"/>
        </w:rPr>
        <w:t>e</w:t>
      </w:r>
      <w:r w:rsidR="00E33571">
        <w:rPr>
          <w:rFonts w:cstheme="minorHAnsi"/>
          <w:b/>
          <w:bCs/>
          <w:color w:val="67C08B"/>
          <w:sz w:val="52"/>
          <w:szCs w:val="52"/>
        </w:rPr>
        <w:t>ikimo</w:t>
      </w:r>
      <w:r>
        <w:rPr>
          <w:rFonts w:cstheme="minorHAnsi"/>
          <w:b/>
          <w:bCs/>
          <w:color w:val="67C08B"/>
          <w:sz w:val="52"/>
          <w:szCs w:val="52"/>
        </w:rPr>
        <w:t xml:space="preserve"> </w:t>
      </w:r>
      <w:r w:rsidR="00573A23">
        <w:rPr>
          <w:rFonts w:cstheme="minorHAnsi"/>
          <w:b/>
          <w:bCs/>
          <w:color w:val="67C08B"/>
          <w:sz w:val="52"/>
          <w:szCs w:val="52"/>
        </w:rPr>
        <w:t>taisyklės</w:t>
      </w:r>
    </w:p>
    <w:p w:rsidRPr="00FB1C05" w:rsidR="0000327F" w:rsidP="0000327F" w:rsidRDefault="0000327F" w14:paraId="0075DF08" w14:textId="77777777">
      <w:pPr>
        <w:autoSpaceDE w:val="0"/>
        <w:autoSpaceDN w:val="0"/>
        <w:adjustRightInd w:val="0"/>
        <w:spacing w:after="0" w:line="240" w:lineRule="auto"/>
        <w:jc w:val="center"/>
        <w:rPr>
          <w:rFonts w:cstheme="minorHAnsi"/>
          <w:b/>
          <w:bCs/>
          <w:color w:val="67C08B"/>
        </w:rPr>
      </w:pPr>
    </w:p>
    <w:p w:rsidRPr="0000327F" w:rsidR="0000327F" w:rsidP="0000327F" w:rsidRDefault="0000327F" w14:paraId="44F9F0CD" w14:textId="77777777">
      <w:pPr>
        <w:spacing w:after="0" w:line="240" w:lineRule="auto"/>
        <w:rPr>
          <w:rFonts w:cstheme="minorHAnsi"/>
          <w:b/>
          <w:bCs/>
          <w:color w:val="ED7D31" w:themeColor="accent2"/>
          <w:sz w:val="24"/>
          <w:szCs w:val="24"/>
        </w:rPr>
      </w:pPr>
    </w:p>
    <w:p w:rsidRPr="0000327F" w:rsidR="0000327F" w:rsidP="0000327F" w:rsidRDefault="0000327F" w14:paraId="4397B979" w14:textId="77777777">
      <w:pPr>
        <w:autoSpaceDE w:val="0"/>
        <w:autoSpaceDN w:val="0"/>
        <w:adjustRightInd w:val="0"/>
        <w:spacing w:after="0" w:line="240" w:lineRule="auto"/>
        <w:jc w:val="center"/>
        <w:rPr>
          <w:rFonts w:cstheme="minorHAnsi"/>
          <w:b/>
          <w:bCs/>
        </w:rPr>
      </w:pPr>
    </w:p>
    <w:p w:rsidRPr="0000327F" w:rsidR="0000327F" w:rsidP="0000327F" w:rsidRDefault="0000327F" w14:paraId="2EB32376" w14:textId="77777777">
      <w:pPr>
        <w:autoSpaceDE w:val="0"/>
        <w:autoSpaceDN w:val="0"/>
        <w:adjustRightInd w:val="0"/>
        <w:spacing w:after="0" w:line="240" w:lineRule="auto"/>
        <w:jc w:val="center"/>
        <w:rPr>
          <w:rFonts w:cstheme="minorHAnsi"/>
          <w:b/>
          <w:bCs/>
        </w:rPr>
      </w:pPr>
    </w:p>
    <w:p w:rsidRPr="0000327F" w:rsidR="0000327F" w:rsidP="0000327F" w:rsidRDefault="0000327F" w14:paraId="29642ACE" w14:textId="77777777">
      <w:pPr>
        <w:autoSpaceDE w:val="0"/>
        <w:autoSpaceDN w:val="0"/>
        <w:adjustRightInd w:val="0"/>
        <w:spacing w:after="0" w:line="240" w:lineRule="auto"/>
        <w:jc w:val="center"/>
        <w:rPr>
          <w:rFonts w:cstheme="minorHAnsi"/>
          <w:b/>
          <w:bCs/>
        </w:rPr>
      </w:pPr>
    </w:p>
    <w:p w:rsidRPr="0000327F" w:rsidR="0000327F" w:rsidP="0000327F" w:rsidRDefault="0000327F" w14:paraId="02CAD883" w14:textId="77777777">
      <w:pPr>
        <w:autoSpaceDE w:val="0"/>
        <w:autoSpaceDN w:val="0"/>
        <w:adjustRightInd w:val="0"/>
        <w:spacing w:after="0" w:line="240" w:lineRule="auto"/>
        <w:jc w:val="center"/>
        <w:rPr>
          <w:rFonts w:cstheme="minorHAnsi"/>
          <w:b/>
          <w:bCs/>
        </w:rPr>
      </w:pPr>
    </w:p>
    <w:p w:rsidRPr="0000327F" w:rsidR="0000327F" w:rsidP="0000327F" w:rsidRDefault="0000327F" w14:paraId="3AE0CB7E" w14:textId="77777777">
      <w:pPr>
        <w:autoSpaceDE w:val="0"/>
        <w:autoSpaceDN w:val="0"/>
        <w:adjustRightInd w:val="0"/>
        <w:spacing w:after="0" w:line="240" w:lineRule="auto"/>
        <w:jc w:val="center"/>
        <w:rPr>
          <w:rFonts w:cstheme="minorHAnsi"/>
          <w:b/>
          <w:bCs/>
        </w:rPr>
      </w:pPr>
    </w:p>
    <w:p w:rsidRPr="0000327F" w:rsidR="0000327F" w:rsidP="0000327F" w:rsidRDefault="0000327F" w14:paraId="5CEB7990" w14:textId="77777777">
      <w:pPr>
        <w:autoSpaceDE w:val="0"/>
        <w:autoSpaceDN w:val="0"/>
        <w:adjustRightInd w:val="0"/>
        <w:spacing w:after="0" w:line="240" w:lineRule="auto"/>
        <w:jc w:val="center"/>
        <w:rPr>
          <w:rFonts w:cstheme="minorHAnsi"/>
          <w:b/>
          <w:bCs/>
        </w:rPr>
      </w:pPr>
    </w:p>
    <w:p w:rsidRPr="0000327F" w:rsidR="0000327F" w:rsidP="0000327F" w:rsidRDefault="0000327F" w14:paraId="50A38385" w14:textId="77777777">
      <w:pPr>
        <w:autoSpaceDE w:val="0"/>
        <w:autoSpaceDN w:val="0"/>
        <w:adjustRightInd w:val="0"/>
        <w:spacing w:after="0" w:line="240" w:lineRule="auto"/>
        <w:jc w:val="center"/>
        <w:rPr>
          <w:rFonts w:cstheme="minorHAnsi"/>
          <w:b/>
          <w:bCs/>
        </w:rPr>
      </w:pPr>
    </w:p>
    <w:p w:rsidRPr="0000327F" w:rsidR="0000327F" w:rsidP="0000327F" w:rsidRDefault="0000327F" w14:paraId="2BF968F9" w14:textId="77777777">
      <w:pPr>
        <w:autoSpaceDE w:val="0"/>
        <w:autoSpaceDN w:val="0"/>
        <w:adjustRightInd w:val="0"/>
        <w:spacing w:after="0" w:line="240" w:lineRule="auto"/>
        <w:jc w:val="center"/>
        <w:rPr>
          <w:rFonts w:cstheme="minorHAnsi"/>
          <w:b/>
          <w:bCs/>
        </w:rPr>
      </w:pPr>
    </w:p>
    <w:p w:rsidRPr="0000327F" w:rsidR="0000327F" w:rsidP="0000327F" w:rsidRDefault="0000327F" w14:paraId="1A3CE244" w14:textId="77777777">
      <w:pPr>
        <w:autoSpaceDE w:val="0"/>
        <w:autoSpaceDN w:val="0"/>
        <w:adjustRightInd w:val="0"/>
        <w:spacing w:after="0" w:line="240" w:lineRule="auto"/>
        <w:jc w:val="center"/>
        <w:rPr>
          <w:rFonts w:cstheme="minorHAnsi"/>
          <w:b/>
          <w:bCs/>
        </w:rPr>
      </w:pPr>
    </w:p>
    <w:p w:rsidRPr="0000327F" w:rsidR="0000327F" w:rsidP="0000327F" w:rsidRDefault="0000327F" w14:paraId="2CC0FAF5" w14:textId="77777777">
      <w:pPr>
        <w:autoSpaceDE w:val="0"/>
        <w:autoSpaceDN w:val="0"/>
        <w:adjustRightInd w:val="0"/>
        <w:spacing w:after="0" w:line="240" w:lineRule="auto"/>
        <w:jc w:val="center"/>
        <w:rPr>
          <w:rFonts w:cstheme="minorHAnsi"/>
          <w:b/>
          <w:bCs/>
        </w:rPr>
      </w:pPr>
    </w:p>
    <w:p w:rsidRPr="0000327F" w:rsidR="0000327F" w:rsidP="0000327F" w:rsidRDefault="0000327F" w14:paraId="026861F3" w14:textId="77777777">
      <w:pPr>
        <w:autoSpaceDE w:val="0"/>
        <w:autoSpaceDN w:val="0"/>
        <w:adjustRightInd w:val="0"/>
        <w:spacing w:after="0" w:line="240" w:lineRule="auto"/>
        <w:jc w:val="center"/>
        <w:rPr>
          <w:rFonts w:cstheme="minorHAnsi"/>
          <w:b/>
          <w:bCs/>
        </w:rPr>
      </w:pPr>
    </w:p>
    <w:p w:rsidRPr="0000327F" w:rsidR="0000327F" w:rsidP="0000327F" w:rsidRDefault="0000327F" w14:paraId="79824BB0" w14:textId="77777777">
      <w:pPr>
        <w:autoSpaceDE w:val="0"/>
        <w:autoSpaceDN w:val="0"/>
        <w:adjustRightInd w:val="0"/>
        <w:spacing w:after="0" w:line="240" w:lineRule="auto"/>
        <w:jc w:val="center"/>
        <w:rPr>
          <w:rFonts w:cstheme="minorHAnsi"/>
          <w:b/>
          <w:bCs/>
        </w:rPr>
      </w:pPr>
    </w:p>
    <w:p w:rsidRPr="0000327F" w:rsidR="0000327F" w:rsidP="0000327F" w:rsidRDefault="0000327F" w14:paraId="169EA9C9" w14:textId="77777777">
      <w:pPr>
        <w:autoSpaceDE w:val="0"/>
        <w:autoSpaceDN w:val="0"/>
        <w:adjustRightInd w:val="0"/>
        <w:spacing w:after="0" w:line="240" w:lineRule="auto"/>
        <w:jc w:val="center"/>
        <w:rPr>
          <w:rFonts w:cstheme="minorHAnsi"/>
          <w:b/>
          <w:bCs/>
        </w:rPr>
      </w:pPr>
    </w:p>
    <w:p w:rsidRPr="0000327F" w:rsidR="0000327F" w:rsidP="0000327F" w:rsidRDefault="0000327F" w14:paraId="5FE43E63" w14:textId="77777777">
      <w:pPr>
        <w:autoSpaceDE w:val="0"/>
        <w:autoSpaceDN w:val="0"/>
        <w:adjustRightInd w:val="0"/>
        <w:spacing w:after="0" w:line="240" w:lineRule="auto"/>
        <w:jc w:val="center"/>
        <w:rPr>
          <w:rFonts w:cstheme="minorHAnsi"/>
          <w:b/>
          <w:bCs/>
        </w:rPr>
      </w:pPr>
    </w:p>
    <w:p w:rsidRPr="0000327F" w:rsidR="0000327F" w:rsidP="0000327F" w:rsidRDefault="0000327F" w14:paraId="523A48E9" w14:textId="77777777">
      <w:pPr>
        <w:autoSpaceDE w:val="0"/>
        <w:autoSpaceDN w:val="0"/>
        <w:adjustRightInd w:val="0"/>
        <w:spacing w:after="0" w:line="240" w:lineRule="auto"/>
        <w:jc w:val="center"/>
        <w:rPr>
          <w:rFonts w:cstheme="minorHAnsi"/>
          <w:b/>
          <w:bCs/>
        </w:rPr>
      </w:pPr>
    </w:p>
    <w:p w:rsidRPr="0000327F" w:rsidR="0000327F" w:rsidP="0000327F" w:rsidRDefault="0000327F" w14:paraId="210BF088" w14:textId="77777777">
      <w:pPr>
        <w:autoSpaceDE w:val="0"/>
        <w:autoSpaceDN w:val="0"/>
        <w:adjustRightInd w:val="0"/>
        <w:spacing w:after="0" w:line="240" w:lineRule="auto"/>
        <w:jc w:val="center"/>
        <w:rPr>
          <w:rFonts w:cstheme="minorHAnsi"/>
          <w:b/>
          <w:bCs/>
        </w:rPr>
      </w:pPr>
    </w:p>
    <w:p w:rsidRPr="0000327F" w:rsidR="0000327F" w:rsidP="0000327F" w:rsidRDefault="0000327F" w14:paraId="62175BBC" w14:textId="77777777">
      <w:pPr>
        <w:autoSpaceDE w:val="0"/>
        <w:autoSpaceDN w:val="0"/>
        <w:adjustRightInd w:val="0"/>
        <w:spacing w:after="0" w:line="240" w:lineRule="auto"/>
        <w:jc w:val="center"/>
        <w:rPr>
          <w:rFonts w:cstheme="minorHAnsi"/>
          <w:b/>
          <w:bCs/>
        </w:rPr>
      </w:pPr>
    </w:p>
    <w:p w:rsidRPr="0000327F" w:rsidR="0000327F" w:rsidP="0000327F" w:rsidRDefault="0000327F" w14:paraId="35271C54" w14:textId="77777777">
      <w:pPr>
        <w:autoSpaceDE w:val="0"/>
        <w:autoSpaceDN w:val="0"/>
        <w:adjustRightInd w:val="0"/>
        <w:spacing w:after="0" w:line="240" w:lineRule="auto"/>
        <w:jc w:val="center"/>
        <w:rPr>
          <w:rFonts w:cstheme="minorHAnsi"/>
          <w:b/>
          <w:bCs/>
        </w:rPr>
      </w:pPr>
    </w:p>
    <w:p w:rsidRPr="0000327F" w:rsidR="0000327F" w:rsidP="0000327F" w:rsidRDefault="0000327F" w14:paraId="3876A4F9" w14:textId="77777777">
      <w:pPr>
        <w:autoSpaceDE w:val="0"/>
        <w:autoSpaceDN w:val="0"/>
        <w:adjustRightInd w:val="0"/>
        <w:spacing w:after="0" w:line="240" w:lineRule="auto"/>
        <w:jc w:val="center"/>
        <w:rPr>
          <w:rFonts w:cstheme="minorHAnsi"/>
          <w:b/>
          <w:bCs/>
        </w:rPr>
      </w:pPr>
    </w:p>
    <w:p w:rsidRPr="0000327F" w:rsidR="0000327F" w:rsidP="0000327F" w:rsidRDefault="0000327F" w14:paraId="3AA3B1DC" w14:textId="77777777">
      <w:pPr>
        <w:autoSpaceDE w:val="0"/>
        <w:autoSpaceDN w:val="0"/>
        <w:adjustRightInd w:val="0"/>
        <w:spacing w:after="0" w:line="240" w:lineRule="auto"/>
        <w:jc w:val="center"/>
        <w:rPr>
          <w:rFonts w:cstheme="minorHAnsi"/>
          <w:b/>
          <w:bCs/>
        </w:rPr>
      </w:pPr>
    </w:p>
    <w:p w:rsidRPr="0000327F" w:rsidR="0000327F" w:rsidP="0000327F" w:rsidRDefault="0000327F" w14:paraId="38EE68B2" w14:textId="77777777">
      <w:pPr>
        <w:rPr>
          <w:rFonts w:cstheme="minorHAnsi"/>
          <w:b/>
          <w:bCs/>
        </w:rPr>
      </w:pPr>
      <w:r w:rsidRPr="0000327F">
        <w:rPr>
          <w:rFonts w:cstheme="minorHAnsi"/>
          <w:b/>
          <w:bCs/>
        </w:rPr>
        <w:br w:type="page"/>
      </w:r>
    </w:p>
    <w:p w:rsidRPr="0000327F" w:rsidR="0000327F" w:rsidP="0000327F" w:rsidRDefault="0000327F" w14:paraId="2D33516D" w14:textId="77777777">
      <w:pPr>
        <w:autoSpaceDE w:val="0"/>
        <w:autoSpaceDN w:val="0"/>
        <w:adjustRightInd w:val="0"/>
        <w:spacing w:after="0" w:line="240" w:lineRule="auto"/>
        <w:jc w:val="center"/>
        <w:rPr>
          <w:rFonts w:cstheme="minorHAnsi"/>
          <w:b/>
          <w:bCs/>
        </w:rPr>
      </w:pPr>
    </w:p>
    <w:sdt>
      <w:sdtPr>
        <w:rPr>
          <w:color w:val="FF0000"/>
        </w:rPr>
        <w:id w:val="-83999663"/>
        <w:docPartObj>
          <w:docPartGallery w:val="Table of Contents"/>
          <w:docPartUnique/>
        </w:docPartObj>
      </w:sdtPr>
      <w:sdtEndPr>
        <w:rPr>
          <w:color w:val="auto"/>
        </w:rPr>
      </w:sdtEndPr>
      <w:sdtContent>
        <w:p w:rsidRPr="0000327F" w:rsidR="0000327F" w:rsidP="0000327F" w:rsidRDefault="0000327F" w14:paraId="24C7977E" w14:textId="77777777">
          <w:pPr>
            <w:keepNext/>
            <w:keepLines/>
            <w:spacing w:before="240" w:after="0"/>
            <w:rPr>
              <w:rFonts w:eastAsiaTheme="majorEastAsia" w:cstheme="minorHAnsi"/>
              <w:caps/>
              <w:sz w:val="40"/>
              <w:szCs w:val="40"/>
              <w:lang w:eastAsia="lt-LT"/>
            </w:rPr>
          </w:pPr>
          <w:r w:rsidRPr="0000327F">
            <w:rPr>
              <w:rFonts w:eastAsiaTheme="majorEastAsia" w:cstheme="minorHAnsi"/>
              <w:b/>
              <w:bCs/>
              <w:caps/>
              <w:sz w:val="40"/>
              <w:szCs w:val="40"/>
              <w:lang w:eastAsia="lt-LT"/>
            </w:rPr>
            <w:t>Turinys</w:t>
          </w:r>
        </w:p>
        <w:p w:rsidRPr="00731849" w:rsidR="00E72B9C" w:rsidRDefault="0000327F" w14:paraId="18A0AD90" w14:textId="4DA8A3AB">
          <w:pPr>
            <w:pStyle w:val="Turinys1"/>
            <w:tabs>
              <w:tab w:val="left" w:pos="440"/>
              <w:tab w:val="right" w:leader="dot" w:pos="9628"/>
            </w:tabs>
            <w:rPr>
              <w:rFonts w:eastAsiaTheme="minorEastAsia"/>
              <w:noProof/>
              <w:kern w:val="2"/>
              <w:sz w:val="24"/>
              <w:szCs w:val="24"/>
              <w:lang w:eastAsia="lt-LT"/>
              <w14:ligatures w14:val="standardContextual"/>
            </w:rPr>
          </w:pPr>
          <w:r w:rsidRPr="00731849">
            <w:rPr>
              <w:rFonts w:cstheme="minorHAnsi"/>
            </w:rPr>
            <w:fldChar w:fldCharType="begin"/>
          </w:r>
          <w:r w:rsidRPr="00731849">
            <w:rPr>
              <w:rFonts w:cstheme="minorHAnsi"/>
            </w:rPr>
            <w:instrText xml:space="preserve"> TOC \o "1-3" \h \z \u </w:instrText>
          </w:r>
          <w:r w:rsidRPr="00731849">
            <w:rPr>
              <w:rFonts w:cstheme="minorHAnsi"/>
            </w:rPr>
            <w:fldChar w:fldCharType="separate"/>
          </w:r>
          <w:hyperlink w:history="1" w:anchor="_Toc190935126">
            <w:r w:rsidRPr="00731849" w:rsidR="00E72B9C">
              <w:rPr>
                <w:rStyle w:val="Hipersaitas"/>
                <w:rFonts w:cstheme="minorHAnsi"/>
                <w:b/>
                <w:noProof/>
                <w:color w:val="auto"/>
              </w:rPr>
              <w:t>1.</w:t>
            </w:r>
            <w:r w:rsidRPr="00731849" w:rsidR="00E72B9C">
              <w:rPr>
                <w:rFonts w:eastAsiaTheme="minorEastAsia"/>
                <w:noProof/>
                <w:kern w:val="2"/>
                <w:sz w:val="24"/>
                <w:szCs w:val="24"/>
                <w:lang w:eastAsia="lt-LT"/>
                <w14:ligatures w14:val="standardContextual"/>
              </w:rPr>
              <w:tab/>
            </w:r>
            <w:r w:rsidRPr="00731849" w:rsidR="00E72B9C">
              <w:rPr>
                <w:rStyle w:val="Hipersaitas"/>
                <w:rFonts w:cstheme="minorHAnsi"/>
                <w:b/>
                <w:noProof/>
                <w:color w:val="auto"/>
              </w:rPr>
              <w:t>Paskirtis</w:t>
            </w:r>
            <w:r w:rsidRPr="00731849" w:rsidR="00E72B9C">
              <w:rPr>
                <w:noProof/>
                <w:webHidden/>
              </w:rPr>
              <w:tab/>
            </w:r>
            <w:r w:rsidRPr="00731849" w:rsidR="00E72B9C">
              <w:rPr>
                <w:noProof/>
                <w:webHidden/>
              </w:rPr>
              <w:fldChar w:fldCharType="begin"/>
            </w:r>
            <w:r w:rsidRPr="00731849" w:rsidR="00E72B9C">
              <w:rPr>
                <w:noProof/>
                <w:webHidden/>
              </w:rPr>
              <w:instrText xml:space="preserve"> PAGEREF _Toc190935126 \h </w:instrText>
            </w:r>
            <w:r w:rsidRPr="00731849" w:rsidR="00E72B9C">
              <w:rPr>
                <w:noProof/>
                <w:webHidden/>
              </w:rPr>
            </w:r>
            <w:r w:rsidRPr="00731849" w:rsidR="00E72B9C">
              <w:rPr>
                <w:noProof/>
                <w:webHidden/>
              </w:rPr>
              <w:fldChar w:fldCharType="separate"/>
            </w:r>
            <w:r w:rsidRPr="00731849" w:rsidR="00E72B9C">
              <w:rPr>
                <w:noProof/>
                <w:webHidden/>
              </w:rPr>
              <w:t>4</w:t>
            </w:r>
            <w:r w:rsidRPr="00731849" w:rsidR="00E72B9C">
              <w:rPr>
                <w:noProof/>
                <w:webHidden/>
              </w:rPr>
              <w:fldChar w:fldCharType="end"/>
            </w:r>
          </w:hyperlink>
        </w:p>
        <w:p w:rsidRPr="00731849" w:rsidR="00E72B9C" w:rsidRDefault="00E72B9C" w14:paraId="672F2761" w14:textId="510127AD">
          <w:pPr>
            <w:pStyle w:val="Turinys1"/>
            <w:tabs>
              <w:tab w:val="left" w:pos="440"/>
              <w:tab w:val="right" w:leader="dot" w:pos="9628"/>
            </w:tabs>
            <w:rPr>
              <w:rFonts w:eastAsiaTheme="minorEastAsia"/>
              <w:noProof/>
              <w:kern w:val="2"/>
              <w:sz w:val="24"/>
              <w:szCs w:val="24"/>
              <w:lang w:eastAsia="lt-LT"/>
              <w14:ligatures w14:val="standardContextual"/>
            </w:rPr>
          </w:pPr>
          <w:hyperlink w:history="1" w:anchor="_Toc190935127">
            <w:r w:rsidRPr="00731849">
              <w:rPr>
                <w:rStyle w:val="Hipersaitas"/>
                <w:rFonts w:cstheme="minorHAnsi"/>
                <w:b/>
                <w:noProof/>
                <w:color w:val="auto"/>
              </w:rPr>
              <w:t>2.</w:t>
            </w:r>
            <w:r w:rsidRPr="00731849">
              <w:rPr>
                <w:rFonts w:eastAsiaTheme="minorEastAsia"/>
                <w:noProof/>
                <w:kern w:val="2"/>
                <w:sz w:val="24"/>
                <w:szCs w:val="24"/>
                <w:lang w:eastAsia="lt-LT"/>
                <w14:ligatures w14:val="standardContextual"/>
              </w:rPr>
              <w:tab/>
            </w:r>
            <w:r w:rsidRPr="00731849">
              <w:rPr>
                <w:rStyle w:val="Hipersaitas"/>
                <w:rFonts w:cstheme="minorHAnsi"/>
                <w:b/>
                <w:noProof/>
                <w:color w:val="auto"/>
              </w:rPr>
              <w:t>Taikymo sritis</w:t>
            </w:r>
            <w:r w:rsidRPr="00731849">
              <w:rPr>
                <w:noProof/>
                <w:webHidden/>
              </w:rPr>
              <w:tab/>
            </w:r>
            <w:r w:rsidRPr="00731849">
              <w:rPr>
                <w:noProof/>
                <w:webHidden/>
              </w:rPr>
              <w:fldChar w:fldCharType="begin"/>
            </w:r>
            <w:r w:rsidRPr="00731849">
              <w:rPr>
                <w:noProof/>
                <w:webHidden/>
              </w:rPr>
              <w:instrText xml:space="preserve"> PAGEREF _Toc190935127 \h </w:instrText>
            </w:r>
            <w:r w:rsidRPr="00731849">
              <w:rPr>
                <w:noProof/>
                <w:webHidden/>
              </w:rPr>
            </w:r>
            <w:r w:rsidRPr="00731849">
              <w:rPr>
                <w:noProof/>
                <w:webHidden/>
              </w:rPr>
              <w:fldChar w:fldCharType="separate"/>
            </w:r>
            <w:r w:rsidRPr="00731849">
              <w:rPr>
                <w:noProof/>
                <w:webHidden/>
              </w:rPr>
              <w:t>4</w:t>
            </w:r>
            <w:r w:rsidRPr="00731849">
              <w:rPr>
                <w:noProof/>
                <w:webHidden/>
              </w:rPr>
              <w:fldChar w:fldCharType="end"/>
            </w:r>
          </w:hyperlink>
        </w:p>
        <w:p w:rsidRPr="00731849" w:rsidR="00E72B9C" w:rsidRDefault="00E72B9C" w14:paraId="1706ABAD" w14:textId="19B1254C">
          <w:pPr>
            <w:pStyle w:val="Turinys1"/>
            <w:tabs>
              <w:tab w:val="left" w:pos="440"/>
              <w:tab w:val="right" w:leader="dot" w:pos="9628"/>
            </w:tabs>
            <w:rPr>
              <w:rFonts w:eastAsiaTheme="minorEastAsia"/>
              <w:noProof/>
              <w:kern w:val="2"/>
              <w:sz w:val="24"/>
              <w:szCs w:val="24"/>
              <w:lang w:eastAsia="lt-LT"/>
              <w14:ligatures w14:val="standardContextual"/>
            </w:rPr>
          </w:pPr>
          <w:hyperlink w:history="1" w:anchor="_Toc190935128">
            <w:r w:rsidRPr="00731849">
              <w:rPr>
                <w:rStyle w:val="Hipersaitas"/>
                <w:rFonts w:cstheme="minorHAnsi"/>
                <w:b/>
                <w:noProof/>
                <w:color w:val="auto"/>
              </w:rPr>
              <w:t>3.</w:t>
            </w:r>
            <w:r w:rsidRPr="00731849">
              <w:rPr>
                <w:rFonts w:eastAsiaTheme="minorEastAsia"/>
                <w:noProof/>
                <w:kern w:val="2"/>
                <w:sz w:val="24"/>
                <w:szCs w:val="24"/>
                <w:lang w:eastAsia="lt-LT"/>
                <w14:ligatures w14:val="standardContextual"/>
              </w:rPr>
              <w:tab/>
            </w:r>
            <w:r w:rsidRPr="00731849">
              <w:rPr>
                <w:rStyle w:val="Hipersaitas"/>
                <w:rFonts w:cstheme="minorHAnsi"/>
                <w:b/>
                <w:noProof/>
                <w:color w:val="auto"/>
              </w:rPr>
              <w:t>Sąvokos</w:t>
            </w:r>
            <w:r w:rsidRPr="00731849">
              <w:rPr>
                <w:noProof/>
                <w:webHidden/>
              </w:rPr>
              <w:tab/>
            </w:r>
            <w:r w:rsidRPr="00731849">
              <w:rPr>
                <w:noProof/>
                <w:webHidden/>
              </w:rPr>
              <w:fldChar w:fldCharType="begin"/>
            </w:r>
            <w:r w:rsidRPr="00731849">
              <w:rPr>
                <w:noProof/>
                <w:webHidden/>
              </w:rPr>
              <w:instrText xml:space="preserve"> PAGEREF _Toc190935128 \h </w:instrText>
            </w:r>
            <w:r w:rsidRPr="00731849">
              <w:rPr>
                <w:noProof/>
                <w:webHidden/>
              </w:rPr>
            </w:r>
            <w:r w:rsidRPr="00731849">
              <w:rPr>
                <w:noProof/>
                <w:webHidden/>
              </w:rPr>
              <w:fldChar w:fldCharType="separate"/>
            </w:r>
            <w:r w:rsidRPr="00731849">
              <w:rPr>
                <w:noProof/>
                <w:webHidden/>
              </w:rPr>
              <w:t>4</w:t>
            </w:r>
            <w:r w:rsidRPr="00731849">
              <w:rPr>
                <w:noProof/>
                <w:webHidden/>
              </w:rPr>
              <w:fldChar w:fldCharType="end"/>
            </w:r>
          </w:hyperlink>
        </w:p>
        <w:p w:rsidRPr="00731849" w:rsidR="00E72B9C" w:rsidRDefault="00E72B9C" w14:paraId="75F4D3DA" w14:textId="4C63C949">
          <w:pPr>
            <w:pStyle w:val="Turinys1"/>
            <w:tabs>
              <w:tab w:val="left" w:pos="440"/>
              <w:tab w:val="right" w:leader="dot" w:pos="9628"/>
            </w:tabs>
            <w:rPr>
              <w:rFonts w:eastAsiaTheme="minorEastAsia"/>
              <w:noProof/>
              <w:kern w:val="2"/>
              <w:sz w:val="24"/>
              <w:szCs w:val="24"/>
              <w:lang w:eastAsia="lt-LT"/>
              <w14:ligatures w14:val="standardContextual"/>
            </w:rPr>
          </w:pPr>
          <w:hyperlink w:history="1" w:anchor="_Toc190935129">
            <w:r w:rsidRPr="00731849">
              <w:rPr>
                <w:rStyle w:val="Hipersaitas"/>
                <w:rFonts w:cstheme="minorHAnsi"/>
                <w:b/>
                <w:noProof/>
                <w:color w:val="auto"/>
              </w:rPr>
              <w:t>4.</w:t>
            </w:r>
            <w:r w:rsidRPr="00731849">
              <w:rPr>
                <w:rFonts w:eastAsiaTheme="minorEastAsia"/>
                <w:noProof/>
                <w:kern w:val="2"/>
                <w:sz w:val="24"/>
                <w:szCs w:val="24"/>
                <w:lang w:eastAsia="lt-LT"/>
                <w14:ligatures w14:val="standardContextual"/>
              </w:rPr>
              <w:tab/>
            </w:r>
            <w:r w:rsidRPr="00731849">
              <w:rPr>
                <w:rStyle w:val="Hipersaitas"/>
                <w:rFonts w:cstheme="minorHAnsi"/>
                <w:b/>
                <w:noProof/>
                <w:color w:val="auto"/>
              </w:rPr>
              <w:t>Projekto katalogo struktūra</w:t>
            </w:r>
            <w:r w:rsidRPr="00731849">
              <w:rPr>
                <w:noProof/>
                <w:webHidden/>
              </w:rPr>
              <w:tab/>
            </w:r>
            <w:r w:rsidRPr="00731849">
              <w:rPr>
                <w:noProof/>
                <w:webHidden/>
              </w:rPr>
              <w:fldChar w:fldCharType="begin"/>
            </w:r>
            <w:r w:rsidRPr="00731849">
              <w:rPr>
                <w:noProof/>
                <w:webHidden/>
              </w:rPr>
              <w:instrText xml:space="preserve"> PAGEREF _Toc190935129 \h </w:instrText>
            </w:r>
            <w:r w:rsidRPr="00731849">
              <w:rPr>
                <w:noProof/>
                <w:webHidden/>
              </w:rPr>
            </w:r>
            <w:r w:rsidRPr="00731849">
              <w:rPr>
                <w:noProof/>
                <w:webHidden/>
              </w:rPr>
              <w:fldChar w:fldCharType="separate"/>
            </w:r>
            <w:r w:rsidRPr="00731849">
              <w:rPr>
                <w:noProof/>
                <w:webHidden/>
              </w:rPr>
              <w:t>5</w:t>
            </w:r>
            <w:r w:rsidRPr="00731849">
              <w:rPr>
                <w:noProof/>
                <w:webHidden/>
              </w:rPr>
              <w:fldChar w:fldCharType="end"/>
            </w:r>
          </w:hyperlink>
        </w:p>
        <w:p w:rsidRPr="00731849" w:rsidR="00E72B9C" w:rsidRDefault="00E72B9C" w14:paraId="4C704163" w14:textId="70848CB2">
          <w:pPr>
            <w:pStyle w:val="Turinys1"/>
            <w:tabs>
              <w:tab w:val="left" w:pos="440"/>
              <w:tab w:val="right" w:leader="dot" w:pos="9628"/>
            </w:tabs>
            <w:rPr>
              <w:rFonts w:eastAsiaTheme="minorEastAsia"/>
              <w:noProof/>
              <w:kern w:val="2"/>
              <w:sz w:val="24"/>
              <w:szCs w:val="24"/>
              <w:lang w:eastAsia="lt-LT"/>
              <w14:ligatures w14:val="standardContextual"/>
            </w:rPr>
          </w:pPr>
          <w:hyperlink w:history="1" w:anchor="_Toc190935130">
            <w:r w:rsidRPr="00731849">
              <w:rPr>
                <w:rStyle w:val="Hipersaitas"/>
                <w:rFonts w:cstheme="minorHAnsi"/>
                <w:b/>
                <w:noProof/>
                <w:color w:val="auto"/>
              </w:rPr>
              <w:t>5.</w:t>
            </w:r>
            <w:r w:rsidRPr="00731849">
              <w:rPr>
                <w:rFonts w:eastAsiaTheme="minorEastAsia"/>
                <w:noProof/>
                <w:kern w:val="2"/>
                <w:sz w:val="24"/>
                <w:szCs w:val="24"/>
                <w:lang w:eastAsia="lt-LT"/>
                <w14:ligatures w14:val="standardContextual"/>
              </w:rPr>
              <w:tab/>
            </w:r>
            <w:r w:rsidRPr="00731849">
              <w:rPr>
                <w:rStyle w:val="Hipersaitas"/>
                <w:rFonts w:cstheme="minorHAnsi"/>
                <w:b/>
                <w:noProof/>
                <w:color w:val="auto"/>
              </w:rPr>
              <w:t>Kataloguose saugoma dokumentacija ir prieigos teisių suteikimo tvarka</w:t>
            </w:r>
            <w:r w:rsidRPr="00731849">
              <w:rPr>
                <w:noProof/>
                <w:webHidden/>
              </w:rPr>
              <w:tab/>
            </w:r>
            <w:r w:rsidRPr="00731849">
              <w:rPr>
                <w:noProof/>
                <w:webHidden/>
              </w:rPr>
              <w:fldChar w:fldCharType="begin"/>
            </w:r>
            <w:r w:rsidRPr="00731849">
              <w:rPr>
                <w:noProof/>
                <w:webHidden/>
              </w:rPr>
              <w:instrText xml:space="preserve"> PAGEREF _Toc190935130 \h </w:instrText>
            </w:r>
            <w:r w:rsidRPr="00731849">
              <w:rPr>
                <w:noProof/>
                <w:webHidden/>
              </w:rPr>
            </w:r>
            <w:r w:rsidRPr="00731849">
              <w:rPr>
                <w:noProof/>
                <w:webHidden/>
              </w:rPr>
              <w:fldChar w:fldCharType="separate"/>
            </w:r>
            <w:r w:rsidRPr="00731849">
              <w:rPr>
                <w:noProof/>
                <w:webHidden/>
              </w:rPr>
              <w:t>8</w:t>
            </w:r>
            <w:r w:rsidRPr="00731849">
              <w:rPr>
                <w:noProof/>
                <w:webHidden/>
              </w:rPr>
              <w:fldChar w:fldCharType="end"/>
            </w:r>
          </w:hyperlink>
        </w:p>
        <w:p w:rsidRPr="00731849" w:rsidR="00E72B9C" w:rsidRDefault="00E72B9C" w14:paraId="09896216" w14:textId="5B0BAAE1">
          <w:pPr>
            <w:pStyle w:val="Turinys1"/>
            <w:tabs>
              <w:tab w:val="left" w:pos="440"/>
              <w:tab w:val="right" w:leader="dot" w:pos="9628"/>
            </w:tabs>
            <w:rPr>
              <w:rFonts w:eastAsiaTheme="minorEastAsia"/>
              <w:noProof/>
              <w:kern w:val="2"/>
              <w:sz w:val="24"/>
              <w:szCs w:val="24"/>
              <w:lang w:eastAsia="lt-LT"/>
              <w14:ligatures w14:val="standardContextual"/>
            </w:rPr>
          </w:pPr>
          <w:hyperlink w:history="1" w:anchor="_Toc190935131">
            <w:r w:rsidRPr="00731849">
              <w:rPr>
                <w:rStyle w:val="Hipersaitas"/>
                <w:rFonts w:cstheme="minorHAnsi"/>
                <w:b/>
                <w:noProof/>
                <w:color w:val="auto"/>
              </w:rPr>
              <w:t>6.</w:t>
            </w:r>
            <w:r w:rsidRPr="00731849">
              <w:rPr>
                <w:rFonts w:eastAsiaTheme="minorEastAsia"/>
                <w:noProof/>
                <w:kern w:val="2"/>
                <w:sz w:val="24"/>
                <w:szCs w:val="24"/>
                <w:lang w:eastAsia="lt-LT"/>
                <w14:ligatures w14:val="standardContextual"/>
              </w:rPr>
              <w:tab/>
            </w:r>
            <w:r w:rsidRPr="00731849">
              <w:rPr>
                <w:rStyle w:val="Hipersaitas"/>
                <w:rFonts w:cstheme="minorHAnsi"/>
                <w:b/>
                <w:noProof/>
                <w:color w:val="auto"/>
              </w:rPr>
              <w:t>Baigiamosios nuostatos</w:t>
            </w:r>
            <w:r w:rsidRPr="00731849">
              <w:rPr>
                <w:noProof/>
                <w:webHidden/>
              </w:rPr>
              <w:tab/>
            </w:r>
            <w:r w:rsidRPr="00731849">
              <w:rPr>
                <w:noProof/>
                <w:webHidden/>
              </w:rPr>
              <w:fldChar w:fldCharType="begin"/>
            </w:r>
            <w:r w:rsidRPr="00731849">
              <w:rPr>
                <w:noProof/>
                <w:webHidden/>
              </w:rPr>
              <w:instrText xml:space="preserve"> PAGEREF _Toc190935131 \h </w:instrText>
            </w:r>
            <w:r w:rsidRPr="00731849">
              <w:rPr>
                <w:noProof/>
                <w:webHidden/>
              </w:rPr>
            </w:r>
            <w:r w:rsidRPr="00731849">
              <w:rPr>
                <w:noProof/>
                <w:webHidden/>
              </w:rPr>
              <w:fldChar w:fldCharType="separate"/>
            </w:r>
            <w:r w:rsidRPr="00731849">
              <w:rPr>
                <w:noProof/>
                <w:webHidden/>
              </w:rPr>
              <w:t>17</w:t>
            </w:r>
            <w:r w:rsidRPr="00731849">
              <w:rPr>
                <w:noProof/>
                <w:webHidden/>
              </w:rPr>
              <w:fldChar w:fldCharType="end"/>
            </w:r>
          </w:hyperlink>
        </w:p>
        <w:p w:rsidRPr="00731849" w:rsidR="0000327F" w:rsidP="0000327F" w:rsidRDefault="0000327F" w14:paraId="61F18632" w14:textId="7684A7C7">
          <w:pPr>
            <w:rPr>
              <w:rFonts w:cstheme="minorHAnsi"/>
            </w:rPr>
          </w:pPr>
          <w:r w:rsidRPr="00731849">
            <w:rPr>
              <w:rFonts w:cstheme="minorHAnsi"/>
              <w:b/>
              <w:bCs/>
            </w:rPr>
            <w:fldChar w:fldCharType="end"/>
          </w:r>
        </w:p>
      </w:sdtContent>
    </w:sdt>
    <w:p w:rsidRPr="0000327F" w:rsidR="0000327F" w:rsidP="0000327F" w:rsidRDefault="0000327F" w14:paraId="09B61D16" w14:textId="77777777">
      <w:pPr>
        <w:rPr>
          <w:rFonts w:cstheme="minorHAnsi"/>
          <w:b/>
          <w:bCs/>
        </w:rPr>
      </w:pPr>
      <w:r w:rsidRPr="0000327F">
        <w:rPr>
          <w:rFonts w:cstheme="minorHAnsi"/>
          <w:b/>
          <w:bCs/>
        </w:rPr>
        <w:br w:type="page"/>
      </w:r>
    </w:p>
    <w:p w:rsidR="0073208C" w:rsidP="00982D0A" w:rsidRDefault="00D33DFD" w14:paraId="0C9A08E1" w14:textId="7061DBF6">
      <w:pPr>
        <w:jc w:val="both"/>
        <w:rPr>
          <w:rFonts w:eastAsiaTheme="majorEastAsia" w:cstheme="minorHAnsi"/>
          <w:b/>
          <w:color w:val="67C08B"/>
          <w:sz w:val="36"/>
          <w:szCs w:val="28"/>
        </w:rPr>
      </w:pPr>
      <w:bookmarkStart w:name="_Toc58322838" w:id="0"/>
      <w:bookmarkStart w:name="_Toc54251364" w:id="1"/>
      <w:bookmarkStart w:name="_Toc54252221" w:id="2"/>
      <w:bookmarkStart w:name="_Toc54268520" w:id="3"/>
      <w:bookmarkStart w:name="_Toc55258091" w:id="4"/>
      <w:r>
        <w:rPr>
          <w:rFonts w:eastAsiaTheme="majorEastAsia" w:cstheme="minorHAnsi"/>
          <w:b/>
          <w:color w:val="67C08B"/>
          <w:sz w:val="36"/>
          <w:szCs w:val="28"/>
        </w:rPr>
        <w:lastRenderedPageBreak/>
        <w:t xml:space="preserve">Projekto </w:t>
      </w:r>
      <w:r w:rsidR="00EB470F">
        <w:rPr>
          <w:rFonts w:eastAsiaTheme="majorEastAsia" w:cstheme="minorHAnsi"/>
          <w:b/>
          <w:color w:val="67C08B"/>
          <w:sz w:val="36"/>
          <w:szCs w:val="28"/>
        </w:rPr>
        <w:t>katalogo struktūros, kataloge saugomos dokumentacijos ir prieigos teisių suteikimo</w:t>
      </w:r>
      <w:r>
        <w:rPr>
          <w:rFonts w:eastAsiaTheme="majorEastAsia" w:cstheme="minorHAnsi"/>
          <w:b/>
          <w:color w:val="67C08B"/>
          <w:sz w:val="36"/>
          <w:szCs w:val="28"/>
        </w:rPr>
        <w:t xml:space="preserve"> taisyklės</w:t>
      </w:r>
    </w:p>
    <w:p w:rsidRPr="00A42003" w:rsidR="0000327F" w:rsidP="00567013" w:rsidRDefault="0000327F" w14:paraId="3311506A" w14:textId="4A273C6B">
      <w:pPr>
        <w:pStyle w:val="Antrat1"/>
        <w:numPr>
          <w:ilvl w:val="0"/>
          <w:numId w:val="5"/>
        </w:numPr>
        <w:rPr>
          <w:rFonts w:asciiTheme="minorHAnsi" w:hAnsiTheme="minorHAnsi" w:cstheme="minorHAnsi"/>
          <w:b/>
          <w:color w:val="67C08B"/>
          <w:sz w:val="28"/>
          <w:szCs w:val="22"/>
        </w:rPr>
      </w:pPr>
      <w:bookmarkStart w:name="_Toc190935126" w:id="5"/>
      <w:r w:rsidRPr="00A42003">
        <w:rPr>
          <w:rFonts w:asciiTheme="minorHAnsi" w:hAnsiTheme="minorHAnsi" w:cstheme="minorHAnsi"/>
          <w:b/>
          <w:color w:val="67C08B"/>
          <w:sz w:val="28"/>
          <w:szCs w:val="22"/>
        </w:rPr>
        <w:t>Paskirtis</w:t>
      </w:r>
      <w:bookmarkEnd w:id="0"/>
      <w:bookmarkEnd w:id="1"/>
      <w:bookmarkEnd w:id="2"/>
      <w:bookmarkEnd w:id="3"/>
      <w:bookmarkEnd w:id="4"/>
      <w:bookmarkEnd w:id="5"/>
    </w:p>
    <w:p w:rsidRPr="00A42003" w:rsidR="0000327F" w:rsidP="00982D0A" w:rsidRDefault="00D97410" w14:paraId="4578079D" w14:textId="106280CD">
      <w:pPr>
        <w:jc w:val="both"/>
        <w:rPr>
          <w:rFonts w:cstheme="minorHAnsi"/>
          <w:color w:val="000000" w:themeColor="text1"/>
        </w:rPr>
      </w:pPr>
      <w:r w:rsidRPr="00D33DFD">
        <w:rPr>
          <w:noProof/>
          <w:color w:val="000000" w:themeColor="text1"/>
        </w:rPr>
        <w:t>Projekto</w:t>
      </w:r>
      <w:r w:rsidR="00BB21A0">
        <w:rPr>
          <w:noProof/>
          <w:color w:val="000000" w:themeColor="text1"/>
        </w:rPr>
        <w:t xml:space="preserve"> </w:t>
      </w:r>
      <w:r w:rsidR="00982D0A">
        <w:rPr>
          <w:noProof/>
          <w:color w:val="000000" w:themeColor="text1"/>
        </w:rPr>
        <w:t>katalogo stuktūros, kataloge saugomos dokumentacijos ir prieigos teisių suteikimo</w:t>
      </w:r>
      <w:r w:rsidRPr="00D33DFD">
        <w:rPr>
          <w:noProof/>
          <w:color w:val="000000" w:themeColor="text1"/>
        </w:rPr>
        <w:t xml:space="preserve"> suteikimo taisyklė</w:t>
      </w:r>
      <w:r w:rsidRPr="00D33DFD" w:rsidR="00407519">
        <w:rPr>
          <w:noProof/>
          <w:color w:val="000000" w:themeColor="text1"/>
        </w:rPr>
        <w:t xml:space="preserve">se (toliau – Taisyklės) </w:t>
      </w:r>
      <w:r w:rsidR="00982D0A">
        <w:rPr>
          <w:noProof/>
          <w:color w:val="000000" w:themeColor="text1"/>
        </w:rPr>
        <w:t xml:space="preserve">apibrėžiama infrastruktūros projekto katalogo struktūra, </w:t>
      </w:r>
      <w:r w:rsidR="00421304">
        <w:rPr>
          <w:noProof/>
          <w:color w:val="000000" w:themeColor="text1"/>
        </w:rPr>
        <w:t>aprašom</w:t>
      </w:r>
      <w:r w:rsidR="00B55769">
        <w:rPr>
          <w:noProof/>
          <w:color w:val="000000" w:themeColor="text1"/>
        </w:rPr>
        <w:t>a</w:t>
      </w:r>
      <w:r w:rsidR="00421304">
        <w:rPr>
          <w:noProof/>
          <w:color w:val="000000" w:themeColor="text1"/>
        </w:rPr>
        <w:t xml:space="preserve"> kataloguose saugom</w:t>
      </w:r>
      <w:r w:rsidR="00B52917">
        <w:rPr>
          <w:noProof/>
          <w:color w:val="000000" w:themeColor="text1"/>
        </w:rPr>
        <w:t>a</w:t>
      </w:r>
      <w:r w:rsidR="00421304">
        <w:rPr>
          <w:noProof/>
          <w:color w:val="000000" w:themeColor="text1"/>
        </w:rPr>
        <w:t xml:space="preserve"> su projekt</w:t>
      </w:r>
      <w:r w:rsidR="00B52917">
        <w:rPr>
          <w:noProof/>
          <w:color w:val="000000" w:themeColor="text1"/>
        </w:rPr>
        <w:t xml:space="preserve">o vykdymu susijusi dokumentacija bei </w:t>
      </w:r>
      <w:r w:rsidR="00B55769">
        <w:rPr>
          <w:noProof/>
          <w:color w:val="000000" w:themeColor="text1"/>
        </w:rPr>
        <w:t>priegos prie šios dokumentacijos suteikimo tvarka</w:t>
      </w:r>
      <w:r w:rsidRPr="00D33DFD" w:rsidR="00D33DFD">
        <w:rPr>
          <w:noProof/>
          <w:color w:val="000000" w:themeColor="text1"/>
        </w:rPr>
        <w:t>.</w:t>
      </w:r>
    </w:p>
    <w:p w:rsidRPr="00A42003" w:rsidR="0000327F" w:rsidP="00A42003" w:rsidRDefault="0000327F" w14:paraId="28C8FED5" w14:textId="0171C279">
      <w:pPr>
        <w:pStyle w:val="Antrat1"/>
        <w:numPr>
          <w:ilvl w:val="0"/>
          <w:numId w:val="5"/>
        </w:numPr>
        <w:rPr>
          <w:rFonts w:asciiTheme="minorHAnsi" w:hAnsiTheme="minorHAnsi" w:cstheme="minorHAnsi"/>
          <w:b/>
          <w:color w:val="67C08B"/>
          <w:sz w:val="28"/>
          <w:szCs w:val="22"/>
        </w:rPr>
      </w:pPr>
      <w:bookmarkStart w:name="_Toc54251365" w:id="6"/>
      <w:bookmarkStart w:name="_Toc54252222" w:id="7"/>
      <w:bookmarkStart w:name="_Toc54268521" w:id="8"/>
      <w:bookmarkStart w:name="_Toc55258092" w:id="9"/>
      <w:bookmarkStart w:name="_Toc58322839" w:id="10"/>
      <w:bookmarkStart w:name="_Toc58324700" w:id="11"/>
      <w:bookmarkStart w:name="_Toc58488685" w:id="12"/>
      <w:bookmarkStart w:name="_Toc190935127" w:id="13"/>
      <w:r w:rsidRPr="00A42003">
        <w:rPr>
          <w:rFonts w:asciiTheme="minorHAnsi" w:hAnsiTheme="minorHAnsi" w:cstheme="minorHAnsi"/>
          <w:b/>
          <w:color w:val="67C08B"/>
          <w:sz w:val="28"/>
          <w:szCs w:val="22"/>
        </w:rPr>
        <w:t>Taikymo sritis</w:t>
      </w:r>
      <w:bookmarkEnd w:id="6"/>
      <w:bookmarkEnd w:id="7"/>
      <w:bookmarkEnd w:id="8"/>
      <w:bookmarkEnd w:id="9"/>
      <w:bookmarkEnd w:id="10"/>
      <w:bookmarkEnd w:id="11"/>
      <w:bookmarkEnd w:id="12"/>
      <w:bookmarkEnd w:id="13"/>
    </w:p>
    <w:p w:rsidRPr="00A42003" w:rsidR="0000327F" w:rsidP="00A42003" w:rsidRDefault="00E369E0" w14:paraId="466C1A46" w14:textId="7707BA2A">
      <w:pPr>
        <w:rPr>
          <w:rFonts w:cstheme="minorHAnsi"/>
          <w:color w:val="000000" w:themeColor="text1"/>
        </w:rPr>
      </w:pPr>
      <w:r w:rsidRPr="00390900">
        <w:rPr>
          <w:noProof/>
          <w:color w:val="000000" w:themeColor="text1"/>
        </w:rPr>
        <w:t>Taisyklės taikomos</w:t>
      </w:r>
      <w:r w:rsidRPr="00390900" w:rsidR="00970358">
        <w:rPr>
          <w:noProof/>
          <w:color w:val="000000" w:themeColor="text1"/>
        </w:rPr>
        <w:t xml:space="preserve"> </w:t>
      </w:r>
      <w:r w:rsidRPr="00390900" w:rsidR="00340B4A">
        <w:rPr>
          <w:noProof/>
          <w:color w:val="000000" w:themeColor="text1"/>
        </w:rPr>
        <w:t xml:space="preserve">visiems </w:t>
      </w:r>
      <w:r w:rsidRPr="00390900" w:rsidR="00AC73D7">
        <w:rPr>
          <w:noProof/>
          <w:color w:val="000000" w:themeColor="text1"/>
        </w:rPr>
        <w:t xml:space="preserve">Bendrovės projektų vadovams, </w:t>
      </w:r>
      <w:r w:rsidRPr="00390900" w:rsidR="00390900">
        <w:rPr>
          <w:noProof/>
          <w:color w:val="000000" w:themeColor="text1"/>
        </w:rPr>
        <w:t>vykdantiems</w:t>
      </w:r>
      <w:r w:rsidR="00FA004D">
        <w:rPr>
          <w:noProof/>
          <w:color w:val="000000" w:themeColor="text1"/>
        </w:rPr>
        <w:t xml:space="preserve"> infrastruktūros</w:t>
      </w:r>
      <w:r w:rsidRPr="00390900" w:rsidR="00390900">
        <w:rPr>
          <w:noProof/>
          <w:color w:val="000000" w:themeColor="text1"/>
        </w:rPr>
        <w:t xml:space="preserve"> projektus.</w:t>
      </w:r>
    </w:p>
    <w:p w:rsidRPr="00A42003" w:rsidR="0000327F" w:rsidP="00A42003" w:rsidRDefault="0000327F" w14:paraId="6BE6F2B5" w14:textId="69AF7203">
      <w:pPr>
        <w:pStyle w:val="Antrat1"/>
        <w:numPr>
          <w:ilvl w:val="0"/>
          <w:numId w:val="5"/>
        </w:numPr>
        <w:rPr>
          <w:rFonts w:asciiTheme="minorHAnsi" w:hAnsiTheme="minorHAnsi" w:cstheme="minorHAnsi"/>
          <w:b/>
          <w:color w:val="67C08B"/>
          <w:sz w:val="28"/>
          <w:szCs w:val="22"/>
        </w:rPr>
      </w:pPr>
      <w:bookmarkStart w:name="_Toc54251366" w:id="14"/>
      <w:bookmarkStart w:name="_Toc54252223" w:id="15"/>
      <w:bookmarkStart w:name="_Toc54268522" w:id="16"/>
      <w:bookmarkStart w:name="_Toc55258093" w:id="17"/>
      <w:bookmarkStart w:name="_Toc58322840" w:id="18"/>
      <w:bookmarkStart w:name="_Toc58324701" w:id="19"/>
      <w:bookmarkStart w:name="_Toc58488686" w:id="20"/>
      <w:bookmarkStart w:name="_Toc190935128" w:id="21"/>
      <w:r w:rsidRPr="00A42003">
        <w:rPr>
          <w:rFonts w:asciiTheme="minorHAnsi" w:hAnsiTheme="minorHAnsi" w:cstheme="minorHAnsi"/>
          <w:b/>
          <w:color w:val="67C08B"/>
          <w:sz w:val="28"/>
          <w:szCs w:val="22"/>
        </w:rPr>
        <w:t>Sąvokos</w:t>
      </w:r>
      <w:bookmarkEnd w:id="14"/>
      <w:bookmarkEnd w:id="15"/>
      <w:bookmarkEnd w:id="16"/>
      <w:bookmarkEnd w:id="17"/>
      <w:bookmarkEnd w:id="18"/>
      <w:bookmarkEnd w:id="19"/>
      <w:bookmarkEnd w:id="20"/>
      <w:bookmarkEnd w:id="21"/>
    </w:p>
    <w:tbl>
      <w:tblPr>
        <w:tblStyle w:val="1tinkleliolentelviesi"/>
        <w:tblW w:w="0" w:type="auto"/>
        <w:tblLook w:val="04A0" w:firstRow="1" w:lastRow="0" w:firstColumn="1" w:lastColumn="0" w:noHBand="0" w:noVBand="1"/>
      </w:tblPr>
      <w:tblGrid>
        <w:gridCol w:w="2547"/>
        <w:gridCol w:w="7081"/>
      </w:tblGrid>
      <w:tr w:rsidRPr="0000327F" w:rsidR="0000327F" w:rsidTr="00F70EDF" w14:paraId="5020F6E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Pr="0000327F" w:rsidR="0000327F" w:rsidP="0000327F" w:rsidRDefault="0000327F" w14:paraId="15F9F833" w14:textId="77777777">
            <w:pPr>
              <w:rPr>
                <w:rFonts w:cstheme="minorHAnsi"/>
              </w:rPr>
            </w:pPr>
            <w:r w:rsidRPr="0000327F">
              <w:rPr>
                <w:rFonts w:cstheme="minorHAnsi"/>
              </w:rPr>
              <w:t>Sąvoka</w:t>
            </w:r>
          </w:p>
        </w:tc>
        <w:tc>
          <w:tcPr>
            <w:tcW w:w="7081" w:type="dxa"/>
          </w:tcPr>
          <w:p w:rsidRPr="0000327F" w:rsidR="0000327F" w:rsidP="0000327F" w:rsidRDefault="0000327F" w14:paraId="31B38C7A" w14:textId="77777777">
            <w:pPr>
              <w:cnfStyle w:val="100000000000" w:firstRow="1" w:lastRow="0" w:firstColumn="0" w:lastColumn="0" w:oddVBand="0" w:evenVBand="0" w:oddHBand="0" w:evenHBand="0" w:firstRowFirstColumn="0" w:firstRowLastColumn="0" w:lastRowFirstColumn="0" w:lastRowLastColumn="0"/>
              <w:rPr>
                <w:rFonts w:cstheme="minorHAnsi"/>
              </w:rPr>
            </w:pPr>
            <w:r w:rsidRPr="0000327F">
              <w:rPr>
                <w:rFonts w:cstheme="minorHAnsi"/>
              </w:rPr>
              <w:t>Paaiškinimas</w:t>
            </w:r>
          </w:p>
        </w:tc>
      </w:tr>
      <w:tr w:rsidRPr="0000327F" w:rsidR="00F70EDF" w:rsidTr="00F70EDF" w14:paraId="1C3891E4" w14:textId="77777777">
        <w:tc>
          <w:tcPr>
            <w:cnfStyle w:val="001000000000" w:firstRow="0" w:lastRow="0" w:firstColumn="1" w:lastColumn="0" w:oddVBand="0" w:evenVBand="0" w:oddHBand="0" w:evenHBand="0" w:firstRowFirstColumn="0" w:firstRowLastColumn="0" w:lastRowFirstColumn="0" w:lastRowLastColumn="0"/>
            <w:tcW w:w="2547" w:type="dxa"/>
          </w:tcPr>
          <w:p w:rsidRPr="0000327F" w:rsidR="00F70EDF" w:rsidP="00F70EDF" w:rsidRDefault="001A0EAC" w14:paraId="4FA3369A" w14:textId="413FC160">
            <w:pPr>
              <w:rPr>
                <w:rFonts w:cstheme="minorHAnsi"/>
              </w:rPr>
            </w:pPr>
            <w:r>
              <w:rPr>
                <w:rFonts w:cstheme="minorHAnsi"/>
              </w:rPr>
              <w:t>Infrastruktūros projektas</w:t>
            </w:r>
          </w:p>
        </w:tc>
        <w:tc>
          <w:tcPr>
            <w:tcW w:w="7081" w:type="dxa"/>
          </w:tcPr>
          <w:p w:rsidRPr="0000327F" w:rsidR="00F70EDF" w:rsidP="006F37B4" w:rsidRDefault="00BB3E12" w14:paraId="43728A83" w14:textId="1FCB8850">
            <w:pPr>
              <w:jc w:val="both"/>
              <w:cnfStyle w:val="000000000000" w:firstRow="0" w:lastRow="0" w:firstColumn="0" w:lastColumn="0" w:oddVBand="0" w:evenVBand="0" w:oddHBand="0" w:evenHBand="0" w:firstRowFirstColumn="0" w:firstRowLastColumn="0" w:lastRowFirstColumn="0" w:lastRowLastColumn="0"/>
              <w:rPr>
                <w:rFonts w:cstheme="minorHAnsi"/>
              </w:rPr>
            </w:pPr>
            <w:r w:rsidRPr="00563394">
              <w:t xml:space="preserve">Projektas, </w:t>
            </w:r>
            <w:r w:rsidRPr="00563394">
              <w:rPr>
                <w:rFonts w:eastAsia="Arial"/>
              </w:rPr>
              <w:t>keičiantis ar gerinantis Bendrovės technologinės infrastruktūros darbą,</w:t>
            </w:r>
            <w:r w:rsidRPr="00563394">
              <w:t xml:space="preserve"> ir kurio rezultatas pasiekiamas vykdant projektavimo, statybos rangos ir kitus susijusius darbus / paslaugas, kaip juos apibrėžia LR teisės aktai.</w:t>
            </w:r>
          </w:p>
        </w:tc>
      </w:tr>
      <w:tr w:rsidRPr="0000327F" w:rsidR="007C5EEC" w:rsidTr="00000191" w14:paraId="6A3CB003" w14:textId="77777777">
        <w:tc>
          <w:tcPr>
            <w:cnfStyle w:val="001000000000" w:firstRow="0" w:lastRow="0" w:firstColumn="1" w:lastColumn="0" w:oddVBand="0" w:evenVBand="0" w:oddHBand="0" w:evenHBand="0" w:firstRowFirstColumn="0" w:firstRowLastColumn="0" w:lastRowFirstColumn="0" w:lastRowLastColumn="0"/>
            <w:tcW w:w="2547" w:type="dxa"/>
            <w:vAlign w:val="center"/>
          </w:tcPr>
          <w:p w:rsidRPr="004B79CF" w:rsidR="007C5EEC" w:rsidP="00000191" w:rsidRDefault="007C5EEC" w14:paraId="09E1C361" w14:textId="77777777">
            <w:pPr>
              <w:rPr>
                <w:rFonts w:cstheme="minorHAnsi"/>
              </w:rPr>
            </w:pPr>
            <w:r w:rsidRPr="004B79CF">
              <w:rPr>
                <w:rFonts w:cstheme="minorHAnsi"/>
              </w:rPr>
              <w:t>Projektas</w:t>
            </w:r>
          </w:p>
        </w:tc>
        <w:tc>
          <w:tcPr>
            <w:tcW w:w="7081" w:type="dxa"/>
            <w:vAlign w:val="center"/>
          </w:tcPr>
          <w:p w:rsidRPr="00A02335" w:rsidR="007C5EEC" w:rsidP="00000191" w:rsidRDefault="007C5EEC" w14:paraId="35110D6C" w14:textId="77777777">
            <w:pPr>
              <w:jc w:val="both"/>
              <w:cnfStyle w:val="000000000000" w:firstRow="0" w:lastRow="0" w:firstColumn="0" w:lastColumn="0" w:oddVBand="0" w:evenVBand="0" w:oddHBand="0" w:evenHBand="0" w:firstRowFirstColumn="0" w:firstRowLastColumn="0" w:lastRowFirstColumn="0" w:lastRowLastColumn="0"/>
              <w:rPr>
                <w:rFonts w:cstheme="minorHAnsi"/>
              </w:rPr>
            </w:pPr>
            <w:r>
              <w:t>Laikina, turinti aiškią pradžią ir pabaigą, veikla, kuri yra skirta įgyvendinti pokytį – naudojantis ribotais ištekliais sukurti unikalų rezultatą, paslaugą, produktą, gaminį, sistemą.</w:t>
            </w:r>
          </w:p>
        </w:tc>
      </w:tr>
      <w:tr w:rsidRPr="0000327F" w:rsidR="00F70EDF" w:rsidTr="00F70EDF" w14:paraId="0C07FF87" w14:textId="77777777">
        <w:tc>
          <w:tcPr>
            <w:cnfStyle w:val="001000000000" w:firstRow="0" w:lastRow="0" w:firstColumn="1" w:lastColumn="0" w:oddVBand="0" w:evenVBand="0" w:oddHBand="0" w:evenHBand="0" w:firstRowFirstColumn="0" w:firstRowLastColumn="0" w:lastRowFirstColumn="0" w:lastRowLastColumn="0"/>
            <w:tcW w:w="9628" w:type="dxa"/>
            <w:gridSpan w:val="2"/>
          </w:tcPr>
          <w:p w:rsidRPr="0073208C" w:rsidR="00F70EDF" w:rsidP="00F70EDF" w:rsidRDefault="00F70EDF" w14:paraId="4141AA8D" w14:textId="4B6B5725">
            <w:pPr>
              <w:jc w:val="both"/>
              <w:rPr>
                <w:rFonts w:cstheme="minorHAnsi"/>
                <w:b w:val="0"/>
                <w:bCs w:val="0"/>
                <w:sz w:val="20"/>
                <w:szCs w:val="20"/>
              </w:rPr>
            </w:pPr>
            <w:r w:rsidRPr="0073208C">
              <w:rPr>
                <w:rFonts w:cstheme="minorHAnsi"/>
                <w:b w:val="0"/>
                <w:bCs w:val="0"/>
                <w:sz w:val="20"/>
                <w:szCs w:val="20"/>
              </w:rPr>
              <w:t xml:space="preserve">Kitos Apraše vartojamos sąvokos ir sutrumpinimai yra suprantamos taip, kaip jos paaiškintos </w:t>
            </w:r>
            <w:hyperlink w:history="1" r:id="rId12">
              <w:r w:rsidRPr="0073208C">
                <w:rPr>
                  <w:rStyle w:val="Hipersaitas"/>
                  <w:rFonts w:cstheme="minorHAnsi"/>
                  <w:b w:val="0"/>
                  <w:bCs w:val="0"/>
                  <w:sz w:val="20"/>
                  <w:szCs w:val="20"/>
                </w:rPr>
                <w:t>Sąvokų žodyne</w:t>
              </w:r>
            </w:hyperlink>
            <w:r w:rsidRPr="0073208C">
              <w:rPr>
                <w:rFonts w:cstheme="minorHAnsi"/>
                <w:b w:val="0"/>
                <w:bCs w:val="0"/>
                <w:sz w:val="20"/>
                <w:szCs w:val="20"/>
              </w:rPr>
              <w:t xml:space="preserve">. </w:t>
            </w:r>
          </w:p>
          <w:p w:rsidRPr="0000327F" w:rsidR="00F70EDF" w:rsidP="00F70EDF" w:rsidRDefault="00F70EDF" w14:paraId="0F38AB15" w14:textId="63645740">
            <w:pPr>
              <w:rPr>
                <w:rFonts w:cstheme="minorHAnsi"/>
              </w:rPr>
            </w:pPr>
            <w:hyperlink w:history="1" r:id="rId13">
              <w:r w:rsidRPr="0073208C">
                <w:rPr>
                  <w:rStyle w:val="Hipersaitas"/>
                  <w:rFonts w:cstheme="minorHAnsi"/>
                  <w:b w:val="0"/>
                  <w:bCs w:val="0"/>
                  <w:sz w:val="20"/>
                  <w:szCs w:val="20"/>
                </w:rPr>
                <w:t>Sąvokų žodyne</w:t>
              </w:r>
            </w:hyperlink>
            <w:r w:rsidRPr="0073208C">
              <w:rPr>
                <w:rFonts w:cstheme="minorHAnsi"/>
                <w:b w:val="0"/>
                <w:bCs w:val="0"/>
                <w:sz w:val="20"/>
                <w:szCs w:val="20"/>
              </w:rPr>
              <w:t xml:space="preserve"> pateikti sąvokų apibrėžimai vartojami Apraše didžiąja raide.</w:t>
            </w:r>
          </w:p>
        </w:tc>
      </w:tr>
    </w:tbl>
    <w:p w:rsidRPr="0000327F" w:rsidR="0000327F" w:rsidP="0000327F" w:rsidRDefault="0000327F" w14:paraId="29E288AE" w14:textId="77777777">
      <w:pPr>
        <w:rPr>
          <w:rFonts w:cstheme="minorHAnsi"/>
        </w:rPr>
      </w:pPr>
    </w:p>
    <w:p w:rsidRPr="0000327F" w:rsidR="0000327F" w:rsidP="0000327F" w:rsidRDefault="0000327F" w14:paraId="19A7E24A" w14:textId="77777777"/>
    <w:p w:rsidRPr="002D35B0" w:rsidR="0000327F" w:rsidP="0000327F" w:rsidRDefault="0000327F" w14:paraId="2605AF5A" w14:textId="7881DD42">
      <w:r w:rsidRPr="0000327F">
        <w:br w:type="page"/>
      </w:r>
    </w:p>
    <w:p w:rsidRPr="00A62935" w:rsidR="0000327F" w:rsidP="00A42003" w:rsidRDefault="002D35B0" w14:paraId="4324E1F7" w14:textId="734172BC">
      <w:pPr>
        <w:pStyle w:val="Antrat1"/>
        <w:numPr>
          <w:ilvl w:val="0"/>
          <w:numId w:val="5"/>
        </w:numPr>
        <w:rPr>
          <w:rFonts w:cstheme="minorHAnsi"/>
          <w:b/>
          <w:color w:val="67C08B"/>
          <w:sz w:val="28"/>
          <w:szCs w:val="28"/>
        </w:rPr>
      </w:pPr>
      <w:bookmarkStart w:name="_Toc190935129" w:id="22"/>
      <w:bookmarkStart w:name="_Toc3" w:id="23"/>
      <w:r w:rsidRPr="00A42003">
        <w:rPr>
          <w:rFonts w:asciiTheme="minorHAnsi" w:hAnsiTheme="minorHAnsi" w:cstheme="minorHAnsi"/>
          <w:b/>
          <w:color w:val="67C08B"/>
          <w:sz w:val="28"/>
          <w:szCs w:val="22"/>
        </w:rPr>
        <w:lastRenderedPageBreak/>
        <w:t>Projekto</w:t>
      </w:r>
      <w:r w:rsidRPr="00A42003" w:rsidR="00AA51F6">
        <w:rPr>
          <w:rFonts w:asciiTheme="minorHAnsi" w:hAnsiTheme="minorHAnsi" w:cstheme="minorHAnsi"/>
          <w:b/>
          <w:color w:val="67C08B"/>
          <w:sz w:val="28"/>
          <w:szCs w:val="22"/>
        </w:rPr>
        <w:t xml:space="preserve"> </w:t>
      </w:r>
      <w:r w:rsidR="008D316F">
        <w:rPr>
          <w:rFonts w:asciiTheme="minorHAnsi" w:hAnsiTheme="minorHAnsi" w:cstheme="minorHAnsi"/>
          <w:b/>
          <w:color w:val="67C08B"/>
          <w:sz w:val="28"/>
          <w:szCs w:val="22"/>
        </w:rPr>
        <w:t>katalogo struktūra</w:t>
      </w:r>
      <w:bookmarkEnd w:id="22"/>
    </w:p>
    <w:p w:rsidRPr="00DE5162" w:rsidR="00B91466" w:rsidP="009D57CB" w:rsidRDefault="002034FC" w14:paraId="42715F25" w14:textId="7C773AC6">
      <w:pPr>
        <w:pStyle w:val="Sraopastraipa"/>
        <w:numPr>
          <w:ilvl w:val="1"/>
          <w:numId w:val="5"/>
        </w:numPr>
        <w:rPr>
          <w:rFonts w:cstheme="minorHAnsi"/>
          <w:color w:val="000000" w:themeColor="text1"/>
        </w:rPr>
      </w:pPr>
      <w:r>
        <w:rPr>
          <w:noProof/>
          <w:color w:val="000000" w:themeColor="text1"/>
        </w:rPr>
        <w:t>Katalogas infrastruktūros projektui sukuriamas Dalux aplinkoje</w:t>
      </w:r>
      <w:r w:rsidR="00B8603F">
        <w:rPr>
          <w:noProof/>
          <w:color w:val="000000" w:themeColor="text1"/>
        </w:rPr>
        <w:t xml:space="preserve"> vadovaujantis Projektų valdymo proces</w:t>
      </w:r>
      <w:r w:rsidR="00DE5162">
        <w:rPr>
          <w:noProof/>
          <w:color w:val="000000" w:themeColor="text1"/>
        </w:rPr>
        <w:t>e</w:t>
      </w:r>
      <w:r w:rsidR="00B8603F">
        <w:rPr>
          <w:noProof/>
          <w:color w:val="000000" w:themeColor="text1"/>
        </w:rPr>
        <w:t xml:space="preserve"> (Inicijavimo etap</w:t>
      </w:r>
      <w:r w:rsidR="0024089F">
        <w:rPr>
          <w:noProof/>
          <w:color w:val="000000" w:themeColor="text1"/>
        </w:rPr>
        <w:t>e</w:t>
      </w:r>
      <w:r w:rsidR="00B8603F">
        <w:rPr>
          <w:noProof/>
          <w:color w:val="000000" w:themeColor="text1"/>
        </w:rPr>
        <w:t>)</w:t>
      </w:r>
      <w:r w:rsidR="00DE5162">
        <w:rPr>
          <w:noProof/>
          <w:color w:val="000000" w:themeColor="text1"/>
        </w:rPr>
        <w:t xml:space="preserve"> aprašyta tvarka. </w:t>
      </w:r>
    </w:p>
    <w:p w:rsidRPr="00D320DA" w:rsidR="00DE5162" w:rsidP="009D57CB" w:rsidRDefault="00C316C8" w14:paraId="513056A3" w14:textId="614EE0F2">
      <w:pPr>
        <w:pStyle w:val="Sraopastraipa"/>
        <w:numPr>
          <w:ilvl w:val="1"/>
          <w:numId w:val="5"/>
        </w:numPr>
        <w:rPr>
          <w:rFonts w:cstheme="minorHAnsi"/>
          <w:color w:val="000000" w:themeColor="text1"/>
        </w:rPr>
      </w:pPr>
      <w:r>
        <w:rPr>
          <w:noProof/>
          <w:color w:val="000000" w:themeColor="text1"/>
        </w:rPr>
        <w:t>Pagrindinę i</w:t>
      </w:r>
      <w:r w:rsidR="00DE5162">
        <w:rPr>
          <w:noProof/>
          <w:color w:val="000000" w:themeColor="text1"/>
        </w:rPr>
        <w:t>nfrastruktūros katalog</w:t>
      </w:r>
      <w:r>
        <w:rPr>
          <w:noProof/>
          <w:color w:val="000000" w:themeColor="text1"/>
        </w:rPr>
        <w:t xml:space="preserve">o struktūrą sudaro </w:t>
      </w:r>
      <w:r>
        <w:rPr>
          <w:noProof/>
          <w:color w:val="000000" w:themeColor="text1"/>
          <w:lang w:val="en-US"/>
        </w:rPr>
        <w:t xml:space="preserve">10 </w:t>
      </w:r>
      <w:r>
        <w:rPr>
          <w:noProof/>
          <w:color w:val="000000" w:themeColor="text1"/>
        </w:rPr>
        <w:t>katalogų, kurių kiekvienas skaidomas</w:t>
      </w:r>
      <w:r w:rsidR="00D320DA">
        <w:rPr>
          <w:noProof/>
          <w:color w:val="000000" w:themeColor="text1"/>
        </w:rPr>
        <w:t xml:space="preserve"> į atitinkamus pakatalogius:</w:t>
      </w:r>
      <w:r w:rsidR="00DE5162">
        <w:rPr>
          <w:noProof/>
          <w:color w:val="000000" w:themeColor="text1"/>
        </w:rPr>
        <w:t xml:space="preserve"> </w:t>
      </w:r>
    </w:p>
    <w:p w:rsidR="00045C71" w:rsidP="00D320DA" w:rsidRDefault="00045C71" w14:paraId="40D5744E" w14:textId="31EE371A">
      <w:pPr>
        <w:pStyle w:val="Sraopastraipa"/>
        <w:rPr>
          <w:rFonts w:cstheme="minorHAnsi"/>
          <w:color w:val="000000" w:themeColor="text1"/>
        </w:rPr>
      </w:pPr>
      <w:r w:rsidRPr="00045C71">
        <w:rPr>
          <w:rFonts w:cstheme="minorHAnsi"/>
          <w:noProof/>
          <w:color w:val="000000" w:themeColor="text1"/>
        </w:rPr>
        <w:drawing>
          <wp:inline distT="0" distB="0" distL="0" distR="0" wp14:anchorId="1AC4A5D5" wp14:editId="4C4F58FE">
            <wp:extent cx="1752600" cy="2813146"/>
            <wp:effectExtent l="0" t="0" r="0" b="6350"/>
            <wp:docPr id="663401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01203" name=""/>
                    <pic:cNvPicPr/>
                  </pic:nvPicPr>
                  <pic:blipFill>
                    <a:blip r:embed="rId14"/>
                    <a:stretch>
                      <a:fillRect/>
                    </a:stretch>
                  </pic:blipFill>
                  <pic:spPr>
                    <a:xfrm>
                      <a:off x="0" y="0"/>
                      <a:ext cx="1755401" cy="2817642"/>
                    </a:xfrm>
                    <a:prstGeom prst="rect">
                      <a:avLst/>
                    </a:prstGeom>
                  </pic:spPr>
                </pic:pic>
              </a:graphicData>
            </a:graphic>
          </wp:inline>
        </w:drawing>
      </w:r>
    </w:p>
    <w:p w:rsidRPr="008262A9" w:rsidR="00832796" w:rsidP="00D320DA" w:rsidRDefault="00832796" w14:paraId="474FC48A" w14:textId="77777777">
      <w:pPr>
        <w:pStyle w:val="Sraopastraipa"/>
        <w:rPr>
          <w:rFonts w:cstheme="minorHAnsi"/>
          <w:color w:val="000000" w:themeColor="text1"/>
        </w:rPr>
      </w:pPr>
    </w:p>
    <w:p w:rsidR="008262A9" w:rsidP="00D178AF" w:rsidRDefault="00D178AF" w14:paraId="64CB39F5" w14:textId="4C48DEC0">
      <w:pPr>
        <w:pStyle w:val="Sraopastraipa"/>
        <w:numPr>
          <w:ilvl w:val="2"/>
          <w:numId w:val="5"/>
        </w:numPr>
        <w:rPr>
          <w:rFonts w:cstheme="minorHAnsi"/>
          <w:color w:val="000000" w:themeColor="text1"/>
        </w:rPr>
      </w:pPr>
      <w:r>
        <w:rPr>
          <w:rFonts w:cstheme="minorHAnsi"/>
          <w:color w:val="000000" w:themeColor="text1"/>
        </w:rPr>
        <w:t>Katalog</w:t>
      </w:r>
      <w:r w:rsidR="007111B8">
        <w:rPr>
          <w:rFonts w:cstheme="minorHAnsi"/>
          <w:color w:val="000000" w:themeColor="text1"/>
        </w:rPr>
        <w:t>ų</w:t>
      </w:r>
      <w:r w:rsidR="003079E8">
        <w:rPr>
          <w:rFonts w:cstheme="minorHAnsi"/>
          <w:color w:val="000000" w:themeColor="text1"/>
        </w:rPr>
        <w:t xml:space="preserve"> „</w:t>
      </w:r>
      <w:proofErr w:type="spellStart"/>
      <w:r w:rsidR="003079E8">
        <w:rPr>
          <w:rFonts w:cstheme="minorHAnsi"/>
          <w:color w:val="000000" w:themeColor="text1"/>
        </w:rPr>
        <w:t>Projekto_info</w:t>
      </w:r>
      <w:proofErr w:type="spellEnd"/>
      <w:r w:rsidR="003079E8">
        <w:rPr>
          <w:rFonts w:cstheme="minorHAnsi"/>
          <w:color w:val="000000" w:themeColor="text1"/>
        </w:rPr>
        <w:t xml:space="preserve">“ </w:t>
      </w:r>
      <w:r w:rsidR="007111B8">
        <w:rPr>
          <w:rFonts w:cstheme="minorHAnsi"/>
          <w:color w:val="000000" w:themeColor="text1"/>
        </w:rPr>
        <w:t xml:space="preserve">ir „Pirkimai“ </w:t>
      </w:r>
      <w:r w:rsidR="003079E8">
        <w:rPr>
          <w:rFonts w:cstheme="minorHAnsi"/>
          <w:color w:val="000000" w:themeColor="text1"/>
        </w:rPr>
        <w:t>skaidymas:</w:t>
      </w:r>
    </w:p>
    <w:p w:rsidRPr="0082462B" w:rsidR="00832796" w:rsidP="0082462B" w:rsidRDefault="003079E8" w14:paraId="456177FF" w14:textId="62E34624">
      <w:pPr>
        <w:pStyle w:val="Sraopastraipa"/>
        <w:ind w:left="1080"/>
        <w:rPr>
          <w:rFonts w:cstheme="minorHAnsi"/>
          <w:color w:val="000000" w:themeColor="text1"/>
        </w:rPr>
      </w:pPr>
      <w:r w:rsidRPr="003079E8">
        <w:rPr>
          <w:rFonts w:cstheme="minorHAnsi"/>
          <w:noProof/>
          <w:color w:val="000000" w:themeColor="text1"/>
        </w:rPr>
        <w:drawing>
          <wp:inline distT="0" distB="0" distL="0" distR="0" wp14:anchorId="2D8D1602" wp14:editId="5CA1C32A">
            <wp:extent cx="2000250" cy="3053479"/>
            <wp:effectExtent l="0" t="0" r="0" b="0"/>
            <wp:docPr id="1417065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065629" name=""/>
                    <pic:cNvPicPr/>
                  </pic:nvPicPr>
                  <pic:blipFill>
                    <a:blip r:embed="rId15"/>
                    <a:stretch>
                      <a:fillRect/>
                    </a:stretch>
                  </pic:blipFill>
                  <pic:spPr>
                    <a:xfrm>
                      <a:off x="0" y="0"/>
                      <a:ext cx="2004045" cy="3059273"/>
                    </a:xfrm>
                    <a:prstGeom prst="rect">
                      <a:avLst/>
                    </a:prstGeom>
                  </pic:spPr>
                </pic:pic>
              </a:graphicData>
            </a:graphic>
          </wp:inline>
        </w:drawing>
      </w:r>
      <w:r w:rsidRPr="00832796" w:rsidR="007111B8">
        <w:rPr>
          <w:rFonts w:cstheme="minorHAnsi"/>
          <w:noProof/>
          <w:color w:val="000000" w:themeColor="text1"/>
        </w:rPr>
        <w:drawing>
          <wp:inline distT="0" distB="0" distL="0" distR="0" wp14:anchorId="035B5A06" wp14:editId="62994B34">
            <wp:extent cx="1752600" cy="3186545"/>
            <wp:effectExtent l="0" t="0" r="0" b="0"/>
            <wp:docPr id="939057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57947" name=""/>
                    <pic:cNvPicPr/>
                  </pic:nvPicPr>
                  <pic:blipFill>
                    <a:blip r:embed="rId16"/>
                    <a:stretch>
                      <a:fillRect/>
                    </a:stretch>
                  </pic:blipFill>
                  <pic:spPr>
                    <a:xfrm>
                      <a:off x="0" y="0"/>
                      <a:ext cx="1754426" cy="3189865"/>
                    </a:xfrm>
                    <a:prstGeom prst="rect">
                      <a:avLst/>
                    </a:prstGeom>
                  </pic:spPr>
                </pic:pic>
              </a:graphicData>
            </a:graphic>
          </wp:inline>
        </w:drawing>
      </w:r>
    </w:p>
    <w:p w:rsidR="009C20F2" w:rsidP="00832796" w:rsidRDefault="009C20F2" w14:paraId="1AC72744" w14:textId="77777777">
      <w:pPr>
        <w:pStyle w:val="Sraopastraipa"/>
        <w:ind w:left="1080"/>
        <w:rPr>
          <w:rFonts w:cstheme="minorHAnsi"/>
          <w:color w:val="000000" w:themeColor="text1"/>
        </w:rPr>
      </w:pPr>
    </w:p>
    <w:p w:rsidR="00832796" w:rsidP="00D178AF" w:rsidRDefault="001A5793" w14:paraId="392B9BAD" w14:textId="3712B56D">
      <w:pPr>
        <w:pStyle w:val="Sraopastraipa"/>
        <w:numPr>
          <w:ilvl w:val="2"/>
          <w:numId w:val="5"/>
        </w:numPr>
        <w:rPr>
          <w:rFonts w:cstheme="minorHAnsi"/>
          <w:color w:val="000000" w:themeColor="text1"/>
        </w:rPr>
      </w:pPr>
      <w:r>
        <w:rPr>
          <w:rFonts w:cstheme="minorHAnsi"/>
          <w:color w:val="000000" w:themeColor="text1"/>
        </w:rPr>
        <w:t>Katalog</w:t>
      </w:r>
      <w:r w:rsidR="0082462B">
        <w:rPr>
          <w:rFonts w:cstheme="minorHAnsi"/>
          <w:color w:val="000000" w:themeColor="text1"/>
        </w:rPr>
        <w:t>ų</w:t>
      </w:r>
      <w:r>
        <w:rPr>
          <w:rFonts w:cstheme="minorHAnsi"/>
          <w:color w:val="000000" w:themeColor="text1"/>
        </w:rPr>
        <w:t xml:space="preserve"> „Sutartys“ </w:t>
      </w:r>
      <w:r w:rsidR="0082462B">
        <w:rPr>
          <w:rFonts w:cstheme="minorHAnsi"/>
          <w:color w:val="000000" w:themeColor="text1"/>
        </w:rPr>
        <w:t>ir „</w:t>
      </w:r>
      <w:proofErr w:type="spellStart"/>
      <w:r w:rsidR="0082462B">
        <w:rPr>
          <w:rFonts w:cstheme="minorHAnsi"/>
          <w:color w:val="000000" w:themeColor="text1"/>
        </w:rPr>
        <w:t>Draudimai_garantai</w:t>
      </w:r>
      <w:proofErr w:type="spellEnd"/>
      <w:r w:rsidR="0082462B">
        <w:rPr>
          <w:rFonts w:cstheme="minorHAnsi"/>
          <w:color w:val="000000" w:themeColor="text1"/>
        </w:rPr>
        <w:t xml:space="preserve">“ </w:t>
      </w:r>
      <w:r>
        <w:rPr>
          <w:rFonts w:cstheme="minorHAnsi"/>
          <w:color w:val="000000" w:themeColor="text1"/>
        </w:rPr>
        <w:t>skaidymas:</w:t>
      </w:r>
    </w:p>
    <w:p w:rsidRPr="0082462B" w:rsidR="00E807AB" w:rsidP="0082462B" w:rsidRDefault="00E807AB" w14:paraId="0CA7C4E8" w14:textId="26D0B6F6">
      <w:pPr>
        <w:pStyle w:val="Sraopastraipa"/>
        <w:ind w:left="1080"/>
        <w:rPr>
          <w:rFonts w:cstheme="minorHAnsi"/>
          <w:color w:val="000000" w:themeColor="text1"/>
        </w:rPr>
      </w:pPr>
      <w:r w:rsidRPr="00E807AB">
        <w:rPr>
          <w:rFonts w:cstheme="minorHAnsi"/>
          <w:noProof/>
          <w:color w:val="000000" w:themeColor="text1"/>
        </w:rPr>
        <w:lastRenderedPageBreak/>
        <w:drawing>
          <wp:inline distT="0" distB="0" distL="0" distR="0" wp14:anchorId="77242943" wp14:editId="0F3E0F31">
            <wp:extent cx="1762125" cy="1573019"/>
            <wp:effectExtent l="0" t="0" r="0" b="8255"/>
            <wp:docPr id="824855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55008" name=""/>
                    <pic:cNvPicPr/>
                  </pic:nvPicPr>
                  <pic:blipFill>
                    <a:blip r:embed="rId17"/>
                    <a:stretch>
                      <a:fillRect/>
                    </a:stretch>
                  </pic:blipFill>
                  <pic:spPr>
                    <a:xfrm>
                      <a:off x="0" y="0"/>
                      <a:ext cx="1764596" cy="1575225"/>
                    </a:xfrm>
                    <a:prstGeom prst="rect">
                      <a:avLst/>
                    </a:prstGeom>
                  </pic:spPr>
                </pic:pic>
              </a:graphicData>
            </a:graphic>
          </wp:inline>
        </w:drawing>
      </w:r>
      <w:r w:rsidRPr="00BD49A5" w:rsidR="0082462B">
        <w:rPr>
          <w:rFonts w:cstheme="minorHAnsi"/>
          <w:noProof/>
          <w:color w:val="000000" w:themeColor="text1"/>
        </w:rPr>
        <w:drawing>
          <wp:inline distT="0" distB="0" distL="0" distR="0" wp14:anchorId="54DB07C5" wp14:editId="71C604B4">
            <wp:extent cx="1714500" cy="1635773"/>
            <wp:effectExtent l="0" t="0" r="0" b="2540"/>
            <wp:docPr id="13475876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587661" name=""/>
                    <pic:cNvPicPr/>
                  </pic:nvPicPr>
                  <pic:blipFill>
                    <a:blip r:embed="rId18"/>
                    <a:stretch>
                      <a:fillRect/>
                    </a:stretch>
                  </pic:blipFill>
                  <pic:spPr>
                    <a:xfrm>
                      <a:off x="0" y="0"/>
                      <a:ext cx="1718691" cy="1639772"/>
                    </a:xfrm>
                    <a:prstGeom prst="rect">
                      <a:avLst/>
                    </a:prstGeom>
                  </pic:spPr>
                </pic:pic>
              </a:graphicData>
            </a:graphic>
          </wp:inline>
        </w:drawing>
      </w:r>
    </w:p>
    <w:p w:rsidR="00BD49A5" w:rsidP="00E807AB" w:rsidRDefault="00BD49A5" w14:paraId="551C54C5" w14:textId="5B0D44BF">
      <w:pPr>
        <w:pStyle w:val="Sraopastraipa"/>
        <w:ind w:left="1080"/>
        <w:rPr>
          <w:rFonts w:cstheme="minorHAnsi"/>
          <w:color w:val="000000" w:themeColor="text1"/>
        </w:rPr>
      </w:pPr>
    </w:p>
    <w:p w:rsidR="001A5793" w:rsidP="00D178AF" w:rsidRDefault="001A5793" w14:paraId="117F3D62" w14:textId="705C73D0">
      <w:pPr>
        <w:pStyle w:val="Sraopastraipa"/>
        <w:numPr>
          <w:ilvl w:val="2"/>
          <w:numId w:val="5"/>
        </w:numPr>
        <w:rPr>
          <w:rFonts w:cstheme="minorHAnsi"/>
          <w:color w:val="000000" w:themeColor="text1"/>
        </w:rPr>
      </w:pPr>
      <w:r>
        <w:rPr>
          <w:rFonts w:cstheme="minorHAnsi"/>
          <w:color w:val="000000" w:themeColor="text1"/>
        </w:rPr>
        <w:t>Katalog</w:t>
      </w:r>
      <w:r w:rsidR="0082462B">
        <w:rPr>
          <w:rFonts w:cstheme="minorHAnsi"/>
          <w:color w:val="000000" w:themeColor="text1"/>
        </w:rPr>
        <w:t>ų</w:t>
      </w:r>
      <w:r w:rsidR="003B00AE">
        <w:rPr>
          <w:rFonts w:cstheme="minorHAnsi"/>
          <w:color w:val="000000" w:themeColor="text1"/>
        </w:rPr>
        <w:t xml:space="preserve"> „</w:t>
      </w:r>
      <w:proofErr w:type="spellStart"/>
      <w:r w:rsidR="001B27A9">
        <w:rPr>
          <w:rFonts w:cstheme="minorHAnsi"/>
          <w:color w:val="000000" w:themeColor="text1"/>
        </w:rPr>
        <w:t>Rastai_potvar_igal</w:t>
      </w:r>
      <w:proofErr w:type="spellEnd"/>
      <w:r w:rsidR="001B27A9">
        <w:rPr>
          <w:rFonts w:cstheme="minorHAnsi"/>
          <w:color w:val="000000" w:themeColor="text1"/>
        </w:rPr>
        <w:t>“</w:t>
      </w:r>
      <w:r w:rsidR="0082462B">
        <w:rPr>
          <w:rFonts w:cstheme="minorHAnsi"/>
          <w:color w:val="000000" w:themeColor="text1"/>
        </w:rPr>
        <w:t xml:space="preserve"> ir „</w:t>
      </w:r>
      <w:proofErr w:type="spellStart"/>
      <w:r w:rsidR="0082462B">
        <w:rPr>
          <w:rFonts w:cstheme="minorHAnsi"/>
          <w:color w:val="000000" w:themeColor="text1"/>
        </w:rPr>
        <w:t>Atliktu_darbu_aktai</w:t>
      </w:r>
      <w:proofErr w:type="spellEnd"/>
      <w:r w:rsidR="0082462B">
        <w:rPr>
          <w:rFonts w:cstheme="minorHAnsi"/>
          <w:color w:val="000000" w:themeColor="text1"/>
        </w:rPr>
        <w:t xml:space="preserve">“ </w:t>
      </w:r>
      <w:r w:rsidR="001B27A9">
        <w:rPr>
          <w:rFonts w:cstheme="minorHAnsi"/>
          <w:color w:val="000000" w:themeColor="text1"/>
        </w:rPr>
        <w:t xml:space="preserve"> skaidymas:</w:t>
      </w:r>
    </w:p>
    <w:p w:rsidRPr="0082462B" w:rsidR="000B03B8" w:rsidP="0082462B" w:rsidRDefault="00BA7610" w14:paraId="53231EEC" w14:textId="3DD98C9F">
      <w:pPr>
        <w:pStyle w:val="Sraopastraipa"/>
        <w:ind w:left="1080"/>
        <w:rPr>
          <w:rFonts w:cstheme="minorHAnsi"/>
          <w:color w:val="000000" w:themeColor="text1"/>
        </w:rPr>
      </w:pPr>
      <w:r w:rsidRPr="00B269B1">
        <w:rPr>
          <w:rFonts w:cstheme="minorHAnsi"/>
          <w:noProof/>
          <w:color w:val="000000" w:themeColor="text1"/>
        </w:rPr>
        <w:drawing>
          <wp:anchor distT="0" distB="0" distL="114300" distR="114300" simplePos="0" relativeHeight="251658240" behindDoc="0" locked="0" layoutInCell="1" allowOverlap="1" wp14:anchorId="4E89E784" wp14:editId="67489782">
            <wp:simplePos x="0" y="0"/>
            <wp:positionH relativeFrom="column">
              <wp:posOffset>2406015</wp:posOffset>
            </wp:positionH>
            <wp:positionV relativeFrom="paragraph">
              <wp:posOffset>119380</wp:posOffset>
            </wp:positionV>
            <wp:extent cx="1735200" cy="1429200"/>
            <wp:effectExtent l="0" t="0" r="0" b="0"/>
            <wp:wrapNone/>
            <wp:docPr id="90714673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7146731" name=""/>
                    <pic:cNvPicPr/>
                  </pic:nvPicPr>
                  <pic:blipFill>
                    <a:blip r:embed="rId19">
                      <a:extLst>
                        <a:ext uri="{28A0092B-C50C-407E-A947-70E740481C1C}">
                          <a14:useLocalDpi xmlns:a14="http://schemas.microsoft.com/office/drawing/2010/main" val="0"/>
                        </a:ext>
                      </a:extLst>
                    </a:blip>
                    <a:stretch>
                      <a:fillRect/>
                    </a:stretch>
                  </pic:blipFill>
                  <pic:spPr>
                    <a:xfrm>
                      <a:off x="0" y="0"/>
                      <a:ext cx="1735200" cy="1429200"/>
                    </a:xfrm>
                    <a:prstGeom prst="rect">
                      <a:avLst/>
                    </a:prstGeom>
                  </pic:spPr>
                </pic:pic>
              </a:graphicData>
            </a:graphic>
            <wp14:sizeRelH relativeFrom="margin">
              <wp14:pctWidth>0</wp14:pctWidth>
            </wp14:sizeRelH>
            <wp14:sizeRelV relativeFrom="margin">
              <wp14:pctHeight>0</wp14:pctHeight>
            </wp14:sizeRelV>
          </wp:anchor>
        </w:drawing>
      </w:r>
      <w:r w:rsidRPr="007B7115" w:rsidR="007B7115">
        <w:rPr>
          <w:rFonts w:cstheme="minorHAnsi"/>
          <w:noProof/>
          <w:color w:val="000000" w:themeColor="text1"/>
        </w:rPr>
        <w:drawing>
          <wp:inline distT="0" distB="0" distL="0" distR="0" wp14:anchorId="1DFAC223" wp14:editId="1998A135">
            <wp:extent cx="1493897" cy="3781425"/>
            <wp:effectExtent l="0" t="0" r="0" b="0"/>
            <wp:docPr id="756909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09918" name=""/>
                    <pic:cNvPicPr/>
                  </pic:nvPicPr>
                  <pic:blipFill>
                    <a:blip r:embed="rId20"/>
                    <a:stretch>
                      <a:fillRect/>
                    </a:stretch>
                  </pic:blipFill>
                  <pic:spPr>
                    <a:xfrm>
                      <a:off x="0" y="0"/>
                      <a:ext cx="1493897" cy="3781425"/>
                    </a:xfrm>
                    <a:prstGeom prst="rect">
                      <a:avLst/>
                    </a:prstGeom>
                  </pic:spPr>
                </pic:pic>
              </a:graphicData>
            </a:graphic>
          </wp:inline>
        </w:drawing>
      </w:r>
    </w:p>
    <w:p w:rsidRPr="00071CCF" w:rsidR="00B269B1" w:rsidP="00071CCF" w:rsidRDefault="00071CCF" w14:paraId="60FEF7F0" w14:textId="7DF3E51E">
      <w:pPr>
        <w:rPr>
          <w:rFonts w:cstheme="minorHAnsi"/>
          <w:color w:val="000000" w:themeColor="text1"/>
        </w:rPr>
      </w:pPr>
      <w:r>
        <w:rPr>
          <w:rFonts w:cstheme="minorHAnsi"/>
          <w:color w:val="000000" w:themeColor="text1"/>
        </w:rPr>
        <w:br w:type="page"/>
      </w:r>
    </w:p>
    <w:p w:rsidR="001B27A9" w:rsidP="00D178AF" w:rsidRDefault="007E7614" w14:paraId="09F41044" w14:textId="5FD8E8B8">
      <w:pPr>
        <w:pStyle w:val="Sraopastraipa"/>
        <w:numPr>
          <w:ilvl w:val="2"/>
          <w:numId w:val="5"/>
        </w:numPr>
        <w:rPr>
          <w:rFonts w:cstheme="minorHAnsi"/>
          <w:color w:val="000000" w:themeColor="text1"/>
        </w:rPr>
      </w:pPr>
      <w:r>
        <w:rPr>
          <w:rFonts w:cstheme="minorHAnsi"/>
          <w:color w:val="000000" w:themeColor="text1"/>
        </w:rPr>
        <w:lastRenderedPageBreak/>
        <w:t>Katalog</w:t>
      </w:r>
      <w:r w:rsidR="0026693E">
        <w:rPr>
          <w:rFonts w:cstheme="minorHAnsi"/>
          <w:color w:val="000000" w:themeColor="text1"/>
        </w:rPr>
        <w:t>ų</w:t>
      </w:r>
      <w:r>
        <w:rPr>
          <w:rFonts w:cstheme="minorHAnsi"/>
          <w:color w:val="000000" w:themeColor="text1"/>
        </w:rPr>
        <w:t xml:space="preserve"> „Projektavimas“ </w:t>
      </w:r>
      <w:r w:rsidR="0026693E">
        <w:rPr>
          <w:rFonts w:cstheme="minorHAnsi"/>
          <w:color w:val="000000" w:themeColor="text1"/>
        </w:rPr>
        <w:t xml:space="preserve">ir „Ekspertize“ </w:t>
      </w:r>
      <w:r>
        <w:rPr>
          <w:rFonts w:cstheme="minorHAnsi"/>
          <w:color w:val="000000" w:themeColor="text1"/>
        </w:rPr>
        <w:t>skaidymas:</w:t>
      </w:r>
    </w:p>
    <w:p w:rsidR="007B7115" w:rsidP="00A65B7B" w:rsidRDefault="0026693E" w14:paraId="1701889B" w14:textId="6D29992D">
      <w:pPr>
        <w:pStyle w:val="Sraopastraipa"/>
        <w:ind w:left="1080"/>
        <w:rPr>
          <w:rFonts w:cstheme="minorHAnsi"/>
          <w:color w:val="000000" w:themeColor="text1"/>
        </w:rPr>
      </w:pPr>
      <w:r w:rsidRPr="0026693E">
        <w:rPr>
          <w:rFonts w:cstheme="minorHAnsi"/>
          <w:noProof/>
          <w:color w:val="000000" w:themeColor="text1"/>
        </w:rPr>
        <w:drawing>
          <wp:anchor distT="0" distB="0" distL="114300" distR="114300" simplePos="0" relativeHeight="251659264" behindDoc="0" locked="0" layoutInCell="1" allowOverlap="1" wp14:anchorId="521AF9E1" wp14:editId="7298D489">
            <wp:simplePos x="0" y="0"/>
            <wp:positionH relativeFrom="column">
              <wp:posOffset>2844165</wp:posOffset>
            </wp:positionH>
            <wp:positionV relativeFrom="paragraph">
              <wp:posOffset>72390</wp:posOffset>
            </wp:positionV>
            <wp:extent cx="1862136" cy="876300"/>
            <wp:effectExtent l="0" t="0" r="5080" b="0"/>
            <wp:wrapNone/>
            <wp:docPr id="2131590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590056" name=""/>
                    <pic:cNvPicPr/>
                  </pic:nvPicPr>
                  <pic:blipFill>
                    <a:blip r:embed="rId21">
                      <a:extLst>
                        <a:ext uri="{28A0092B-C50C-407E-A947-70E740481C1C}">
                          <a14:useLocalDpi xmlns:a14="http://schemas.microsoft.com/office/drawing/2010/main" val="0"/>
                        </a:ext>
                      </a:extLst>
                    </a:blip>
                    <a:stretch>
                      <a:fillRect/>
                    </a:stretch>
                  </pic:blipFill>
                  <pic:spPr>
                    <a:xfrm>
                      <a:off x="0" y="0"/>
                      <a:ext cx="1867453" cy="878802"/>
                    </a:xfrm>
                    <a:prstGeom prst="rect">
                      <a:avLst/>
                    </a:prstGeom>
                  </pic:spPr>
                </pic:pic>
              </a:graphicData>
            </a:graphic>
            <wp14:sizeRelH relativeFrom="margin">
              <wp14:pctWidth>0</wp14:pctWidth>
            </wp14:sizeRelH>
            <wp14:sizeRelV relativeFrom="margin">
              <wp14:pctHeight>0</wp14:pctHeight>
            </wp14:sizeRelV>
          </wp:anchor>
        </w:drawing>
      </w:r>
      <w:r w:rsidRPr="00001591" w:rsidR="00001591">
        <w:rPr>
          <w:rFonts w:cstheme="minorHAnsi"/>
          <w:noProof/>
          <w:color w:val="000000" w:themeColor="text1"/>
        </w:rPr>
        <w:drawing>
          <wp:inline distT="0" distB="0" distL="0" distR="0" wp14:anchorId="2B72B571" wp14:editId="3060A7C5">
            <wp:extent cx="1828800" cy="4273238"/>
            <wp:effectExtent l="0" t="0" r="0" b="0"/>
            <wp:docPr id="850026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026639" name=""/>
                    <pic:cNvPicPr/>
                  </pic:nvPicPr>
                  <pic:blipFill>
                    <a:blip r:embed="rId22"/>
                    <a:stretch>
                      <a:fillRect/>
                    </a:stretch>
                  </pic:blipFill>
                  <pic:spPr>
                    <a:xfrm>
                      <a:off x="0" y="0"/>
                      <a:ext cx="1833236" cy="4283604"/>
                    </a:xfrm>
                    <a:prstGeom prst="rect">
                      <a:avLst/>
                    </a:prstGeom>
                  </pic:spPr>
                </pic:pic>
              </a:graphicData>
            </a:graphic>
          </wp:inline>
        </w:drawing>
      </w:r>
    </w:p>
    <w:p w:rsidRPr="00A65B7B" w:rsidR="00071CCF" w:rsidP="00A65B7B" w:rsidRDefault="00071CCF" w14:paraId="5A5C959A" w14:textId="77777777">
      <w:pPr>
        <w:pStyle w:val="Sraopastraipa"/>
        <w:ind w:left="1080"/>
        <w:rPr>
          <w:rFonts w:cstheme="minorHAnsi"/>
          <w:color w:val="000000" w:themeColor="text1"/>
        </w:rPr>
      </w:pPr>
    </w:p>
    <w:p w:rsidR="007E7614" w:rsidP="007E7614" w:rsidRDefault="007E7614" w14:paraId="632E448D" w14:textId="106892B4">
      <w:pPr>
        <w:pStyle w:val="Sraopastraipa"/>
        <w:numPr>
          <w:ilvl w:val="2"/>
          <w:numId w:val="5"/>
        </w:numPr>
        <w:rPr>
          <w:rFonts w:cstheme="minorHAnsi"/>
          <w:color w:val="000000" w:themeColor="text1"/>
        </w:rPr>
      </w:pPr>
      <w:r>
        <w:rPr>
          <w:rFonts w:cstheme="minorHAnsi"/>
          <w:color w:val="000000" w:themeColor="text1"/>
        </w:rPr>
        <w:t>Katalog</w:t>
      </w:r>
      <w:r w:rsidR="00A65B7B">
        <w:rPr>
          <w:rFonts w:cstheme="minorHAnsi"/>
          <w:color w:val="000000" w:themeColor="text1"/>
        </w:rPr>
        <w:t>ų</w:t>
      </w:r>
      <w:r>
        <w:rPr>
          <w:rFonts w:cstheme="minorHAnsi"/>
          <w:color w:val="000000" w:themeColor="text1"/>
        </w:rPr>
        <w:t xml:space="preserve"> „</w:t>
      </w:r>
      <w:proofErr w:type="spellStart"/>
      <w:r>
        <w:rPr>
          <w:rFonts w:cstheme="minorHAnsi"/>
          <w:color w:val="000000" w:themeColor="text1"/>
        </w:rPr>
        <w:t>Rangos_darbai</w:t>
      </w:r>
      <w:proofErr w:type="spellEnd"/>
      <w:r>
        <w:rPr>
          <w:rFonts w:cstheme="minorHAnsi"/>
          <w:color w:val="000000" w:themeColor="text1"/>
        </w:rPr>
        <w:t xml:space="preserve">“ </w:t>
      </w:r>
      <w:r w:rsidR="00A65B7B">
        <w:rPr>
          <w:rFonts w:cstheme="minorHAnsi"/>
          <w:color w:val="000000" w:themeColor="text1"/>
        </w:rPr>
        <w:t>ir „</w:t>
      </w:r>
      <w:proofErr w:type="spellStart"/>
      <w:r w:rsidR="00A65B7B">
        <w:rPr>
          <w:rFonts w:cstheme="minorHAnsi"/>
          <w:color w:val="000000" w:themeColor="text1"/>
        </w:rPr>
        <w:t>Taip_pastatyta</w:t>
      </w:r>
      <w:proofErr w:type="spellEnd"/>
      <w:r w:rsidR="00A65B7B">
        <w:rPr>
          <w:rFonts w:cstheme="minorHAnsi"/>
          <w:color w:val="000000" w:themeColor="text1"/>
        </w:rPr>
        <w:t xml:space="preserve">“ </w:t>
      </w:r>
      <w:r>
        <w:rPr>
          <w:rFonts w:cstheme="minorHAnsi"/>
          <w:color w:val="000000" w:themeColor="text1"/>
        </w:rPr>
        <w:t>skaidymas:</w:t>
      </w:r>
    </w:p>
    <w:p w:rsidR="002247F8" w:rsidP="007E7614" w:rsidRDefault="002247F8" w14:paraId="1B237A64" w14:textId="62704555">
      <w:pPr>
        <w:pStyle w:val="Sraopastraipa"/>
        <w:ind w:left="1080"/>
        <w:rPr>
          <w:rFonts w:cstheme="minorHAnsi"/>
          <w:color w:val="000000" w:themeColor="text1"/>
        </w:rPr>
      </w:pPr>
      <w:r w:rsidRPr="002247F8">
        <w:rPr>
          <w:rFonts w:cstheme="minorHAnsi"/>
          <w:noProof/>
          <w:color w:val="000000" w:themeColor="text1"/>
        </w:rPr>
        <w:drawing>
          <wp:anchor distT="0" distB="0" distL="114300" distR="114300" simplePos="0" relativeHeight="251660288" behindDoc="0" locked="0" layoutInCell="1" allowOverlap="1" wp14:anchorId="48C95355" wp14:editId="3D851EEE">
            <wp:simplePos x="0" y="0"/>
            <wp:positionH relativeFrom="column">
              <wp:posOffset>2767965</wp:posOffset>
            </wp:positionH>
            <wp:positionV relativeFrom="paragraph">
              <wp:posOffset>47625</wp:posOffset>
            </wp:positionV>
            <wp:extent cx="1343025" cy="4403090"/>
            <wp:effectExtent l="0" t="0" r="9525" b="0"/>
            <wp:wrapNone/>
            <wp:docPr id="903271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271373" name=""/>
                    <pic:cNvPicPr/>
                  </pic:nvPicPr>
                  <pic:blipFill>
                    <a:blip r:embed="rId23">
                      <a:extLst>
                        <a:ext uri="{28A0092B-C50C-407E-A947-70E740481C1C}">
                          <a14:useLocalDpi xmlns:a14="http://schemas.microsoft.com/office/drawing/2010/main" val="0"/>
                        </a:ext>
                      </a:extLst>
                    </a:blip>
                    <a:stretch>
                      <a:fillRect/>
                    </a:stretch>
                  </pic:blipFill>
                  <pic:spPr>
                    <a:xfrm>
                      <a:off x="0" y="0"/>
                      <a:ext cx="1343025" cy="4403090"/>
                    </a:xfrm>
                    <a:prstGeom prst="rect">
                      <a:avLst/>
                    </a:prstGeom>
                  </pic:spPr>
                </pic:pic>
              </a:graphicData>
            </a:graphic>
            <wp14:sizeRelH relativeFrom="page">
              <wp14:pctWidth>0</wp14:pctWidth>
            </wp14:sizeRelH>
            <wp14:sizeRelV relativeFrom="page">
              <wp14:pctHeight>0</wp14:pctHeight>
            </wp14:sizeRelV>
          </wp:anchor>
        </w:drawing>
      </w:r>
      <w:r w:rsidRPr="00CE155E" w:rsidR="00CE155E">
        <w:rPr>
          <w:rFonts w:cstheme="minorHAnsi"/>
          <w:noProof/>
          <w:color w:val="000000" w:themeColor="text1"/>
        </w:rPr>
        <w:drawing>
          <wp:inline distT="0" distB="0" distL="0" distR="0" wp14:anchorId="52948EF3" wp14:editId="222B6518">
            <wp:extent cx="2080689" cy="3076575"/>
            <wp:effectExtent l="0" t="0" r="0" b="0"/>
            <wp:docPr id="1534958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958148" name=""/>
                    <pic:cNvPicPr/>
                  </pic:nvPicPr>
                  <pic:blipFill>
                    <a:blip r:embed="rId24"/>
                    <a:stretch>
                      <a:fillRect/>
                    </a:stretch>
                  </pic:blipFill>
                  <pic:spPr>
                    <a:xfrm>
                      <a:off x="0" y="0"/>
                      <a:ext cx="2080689" cy="3076575"/>
                    </a:xfrm>
                    <a:prstGeom prst="rect">
                      <a:avLst/>
                    </a:prstGeom>
                  </pic:spPr>
                </pic:pic>
              </a:graphicData>
            </a:graphic>
          </wp:inline>
        </w:drawing>
      </w:r>
    </w:p>
    <w:p w:rsidR="002247F8" w:rsidP="007E7614" w:rsidRDefault="002247F8" w14:paraId="192C0A77" w14:textId="77777777">
      <w:pPr>
        <w:pStyle w:val="Sraopastraipa"/>
        <w:ind w:left="1080"/>
        <w:rPr>
          <w:rFonts w:cstheme="minorHAnsi"/>
          <w:color w:val="000000" w:themeColor="text1"/>
        </w:rPr>
      </w:pPr>
    </w:p>
    <w:p w:rsidR="007E7614" w:rsidP="007E7614" w:rsidRDefault="007E7614" w14:paraId="6991FC57" w14:textId="4F49EF5B">
      <w:pPr>
        <w:pStyle w:val="Sraopastraipa"/>
        <w:ind w:left="1080"/>
        <w:rPr>
          <w:rFonts w:cstheme="minorHAnsi"/>
          <w:color w:val="000000" w:themeColor="text1"/>
        </w:rPr>
      </w:pPr>
    </w:p>
    <w:p w:rsidR="002247F8" w:rsidP="007E7614" w:rsidRDefault="002247F8" w14:paraId="68D1C3E0" w14:textId="77777777">
      <w:pPr>
        <w:pStyle w:val="Sraopastraipa"/>
        <w:ind w:left="1080"/>
        <w:rPr>
          <w:rFonts w:cstheme="minorHAnsi"/>
          <w:color w:val="000000" w:themeColor="text1"/>
        </w:rPr>
      </w:pPr>
    </w:p>
    <w:p w:rsidR="002247F8" w:rsidP="007E7614" w:rsidRDefault="002247F8" w14:paraId="4FE28294" w14:textId="77777777">
      <w:pPr>
        <w:pStyle w:val="Sraopastraipa"/>
        <w:ind w:left="1080"/>
        <w:rPr>
          <w:rFonts w:cstheme="minorHAnsi"/>
          <w:color w:val="000000" w:themeColor="text1"/>
        </w:rPr>
      </w:pPr>
    </w:p>
    <w:p w:rsidR="002952A9" w:rsidP="00A42003" w:rsidRDefault="002952A9" w14:paraId="0B9C60F8" w14:textId="77777777">
      <w:pPr>
        <w:pStyle w:val="Antrat1"/>
        <w:numPr>
          <w:ilvl w:val="0"/>
          <w:numId w:val="5"/>
        </w:numPr>
        <w:rPr>
          <w:rFonts w:asciiTheme="minorHAnsi" w:hAnsiTheme="minorHAnsi" w:cstheme="minorHAnsi"/>
          <w:b/>
          <w:color w:val="67C08B"/>
          <w:sz w:val="28"/>
          <w:szCs w:val="22"/>
        </w:rPr>
        <w:sectPr w:rsidR="002952A9">
          <w:pgSz w:w="11906" w:h="16838" w:orient="portrait"/>
          <w:pgMar w:top="1701" w:right="567" w:bottom="1134" w:left="1701" w:header="567" w:footer="567" w:gutter="0"/>
          <w:cols w:space="1296"/>
          <w:docGrid w:linePitch="360"/>
        </w:sectPr>
      </w:pPr>
    </w:p>
    <w:p w:rsidRPr="00A42003" w:rsidR="00B91466" w:rsidP="00A42003" w:rsidRDefault="002952A9" w14:paraId="5619AB4B" w14:textId="61BD5B21">
      <w:pPr>
        <w:pStyle w:val="Antrat1"/>
        <w:numPr>
          <w:ilvl w:val="0"/>
          <w:numId w:val="5"/>
        </w:numPr>
        <w:rPr>
          <w:rFonts w:asciiTheme="minorHAnsi" w:hAnsiTheme="minorHAnsi" w:cstheme="minorHAnsi"/>
          <w:b/>
          <w:color w:val="67C08B"/>
          <w:sz w:val="28"/>
          <w:szCs w:val="22"/>
        </w:rPr>
      </w:pPr>
      <w:bookmarkStart w:name="_Toc190935130" w:id="24"/>
      <w:r>
        <w:rPr>
          <w:rFonts w:asciiTheme="minorHAnsi" w:hAnsiTheme="minorHAnsi" w:cstheme="minorHAnsi"/>
          <w:b/>
          <w:color w:val="67C08B"/>
          <w:sz w:val="28"/>
          <w:szCs w:val="22"/>
        </w:rPr>
        <w:lastRenderedPageBreak/>
        <w:t>Kataloguose saugoma dokumentacija ir prieigos teisių</w:t>
      </w:r>
      <w:r w:rsidR="007A7126">
        <w:rPr>
          <w:rFonts w:asciiTheme="minorHAnsi" w:hAnsiTheme="minorHAnsi" w:cstheme="minorHAnsi"/>
          <w:b/>
          <w:color w:val="67C08B"/>
          <w:sz w:val="28"/>
          <w:szCs w:val="22"/>
        </w:rPr>
        <w:t xml:space="preserve"> suteikimo tvarka</w:t>
      </w:r>
      <w:bookmarkEnd w:id="24"/>
    </w:p>
    <w:p w:rsidR="00E21A3A" w:rsidP="00364D5E" w:rsidRDefault="004A4AD2" w14:paraId="24EF9BF3" w14:textId="46600756">
      <w:pPr>
        <w:pStyle w:val="Sraopastraipa"/>
        <w:numPr>
          <w:ilvl w:val="1"/>
          <w:numId w:val="5"/>
        </w:numPr>
        <w:jc w:val="both"/>
        <w:rPr>
          <w:rFonts w:cstheme="minorHAnsi"/>
          <w:color w:val="000000" w:themeColor="text1"/>
        </w:rPr>
      </w:pPr>
      <w:r>
        <w:rPr>
          <w:rFonts w:cstheme="minorHAnsi"/>
          <w:color w:val="000000" w:themeColor="text1"/>
        </w:rPr>
        <w:t xml:space="preserve">Žemiau pateiktoje lentelėje pateikiamas sąrašas dokumentų, saugomų konkrečiame </w:t>
      </w:r>
      <w:r w:rsidR="00480369">
        <w:rPr>
          <w:rFonts w:cstheme="minorHAnsi"/>
          <w:color w:val="000000" w:themeColor="text1"/>
        </w:rPr>
        <w:t xml:space="preserve">pakatalogyje. </w:t>
      </w:r>
      <w:r w:rsidR="00E21A3A">
        <w:rPr>
          <w:rFonts w:cstheme="minorHAnsi"/>
          <w:color w:val="000000" w:themeColor="text1"/>
        </w:rPr>
        <w:t>Už tinkamą dokumentų išsaugojimą atsakingas Projekto vadovas.</w:t>
      </w:r>
    </w:p>
    <w:p w:rsidRPr="00364D5E" w:rsidR="002952A9" w:rsidP="00364D5E" w:rsidRDefault="00D86B55" w14:paraId="64F77740" w14:textId="624FA812">
      <w:pPr>
        <w:pStyle w:val="Sraopastraipa"/>
        <w:numPr>
          <w:ilvl w:val="1"/>
          <w:numId w:val="5"/>
        </w:numPr>
        <w:jc w:val="both"/>
        <w:rPr>
          <w:rFonts w:cstheme="minorHAnsi"/>
          <w:color w:val="000000" w:themeColor="text1"/>
        </w:rPr>
      </w:pPr>
      <w:r>
        <w:rPr>
          <w:rFonts w:cstheme="minorHAnsi"/>
          <w:color w:val="000000" w:themeColor="text1"/>
        </w:rPr>
        <w:t>Prieigos teises</w:t>
      </w:r>
      <w:r w:rsidR="001F4283">
        <w:rPr>
          <w:rFonts w:cstheme="minorHAnsi"/>
          <w:color w:val="000000" w:themeColor="text1"/>
        </w:rPr>
        <w:t xml:space="preserve"> prie projekto dokumentacijos</w:t>
      </w:r>
      <w:r>
        <w:rPr>
          <w:rFonts w:cstheme="minorHAnsi"/>
          <w:color w:val="000000" w:themeColor="text1"/>
        </w:rPr>
        <w:t xml:space="preserve"> pagal </w:t>
      </w:r>
      <w:r w:rsidR="001F4283">
        <w:rPr>
          <w:rFonts w:cstheme="minorHAnsi"/>
          <w:color w:val="000000" w:themeColor="text1"/>
        </w:rPr>
        <w:t xml:space="preserve">lentelėje </w:t>
      </w:r>
      <w:r>
        <w:rPr>
          <w:rFonts w:cstheme="minorHAnsi"/>
          <w:color w:val="000000" w:themeColor="text1"/>
        </w:rPr>
        <w:t>pateiktas gaires Dalux aplinkoje suteikia Projekto vadovas.</w:t>
      </w:r>
    </w:p>
    <w:tbl>
      <w:tblPr>
        <w:tblStyle w:val="Lentelstinklelis"/>
        <w:tblW w:w="14647" w:type="dxa"/>
        <w:tblLook w:val="04A0" w:firstRow="1" w:lastRow="0" w:firstColumn="1" w:lastColumn="0" w:noHBand="0" w:noVBand="1"/>
      </w:tblPr>
      <w:tblGrid>
        <w:gridCol w:w="522"/>
        <w:gridCol w:w="2440"/>
        <w:gridCol w:w="4856"/>
        <w:gridCol w:w="1274"/>
        <w:gridCol w:w="1404"/>
        <w:gridCol w:w="1595"/>
        <w:gridCol w:w="1274"/>
        <w:gridCol w:w="1274"/>
        <w:gridCol w:w="8"/>
      </w:tblGrid>
      <w:tr w:rsidRPr="007A3BD3" w:rsidR="00364D5E" w:rsidTr="10DE0A77" w14:paraId="13D1746E" w14:textId="77777777">
        <w:trPr>
          <w:trHeight w:val="300"/>
        </w:trPr>
        <w:tc>
          <w:tcPr>
            <w:tcW w:w="522" w:type="dxa"/>
            <w:vMerge w:val="restart"/>
            <w:tcMar/>
          </w:tcPr>
          <w:p w:rsidRPr="007A3BD3" w:rsidR="00364D5E" w:rsidP="004B4444" w:rsidRDefault="00364D5E" w14:paraId="04A6B2FD" w14:textId="77777777">
            <w:pPr>
              <w:rPr>
                <w:b/>
                <w:bCs/>
                <w:smallCaps/>
              </w:rPr>
            </w:pPr>
            <w:r w:rsidRPr="007A3BD3">
              <w:rPr>
                <w:b/>
                <w:bCs/>
                <w:smallCaps/>
              </w:rPr>
              <w:t>Eil. Nr.</w:t>
            </w:r>
          </w:p>
        </w:tc>
        <w:tc>
          <w:tcPr>
            <w:tcW w:w="2454" w:type="dxa"/>
            <w:vMerge w:val="restart"/>
            <w:tcMar/>
          </w:tcPr>
          <w:p w:rsidRPr="007A3BD3" w:rsidR="00364D5E" w:rsidP="004B4444" w:rsidRDefault="00364D5E" w14:paraId="0A2D3422" w14:textId="77777777">
            <w:pPr>
              <w:rPr>
                <w:b/>
                <w:bCs/>
                <w:smallCaps/>
              </w:rPr>
            </w:pPr>
            <w:r w:rsidRPr="007A3BD3">
              <w:rPr>
                <w:b/>
                <w:bCs/>
                <w:smallCaps/>
              </w:rPr>
              <w:t>Katalogo pavadinimas</w:t>
            </w:r>
          </w:p>
        </w:tc>
        <w:tc>
          <w:tcPr>
            <w:tcW w:w="4890" w:type="dxa"/>
            <w:vMerge w:val="restart"/>
            <w:tcMar/>
          </w:tcPr>
          <w:p w:rsidRPr="007A3BD3" w:rsidR="00364D5E" w:rsidP="004B4444" w:rsidRDefault="00364D5E" w14:paraId="0335B3E1" w14:textId="77777777">
            <w:pPr>
              <w:rPr>
                <w:b/>
                <w:bCs/>
                <w:smallCaps/>
              </w:rPr>
            </w:pPr>
            <w:r w:rsidRPr="007A3BD3">
              <w:rPr>
                <w:b/>
                <w:bCs/>
                <w:smallCaps/>
              </w:rPr>
              <w:t>Kataloge saugomi dokumentai</w:t>
            </w:r>
          </w:p>
        </w:tc>
        <w:tc>
          <w:tcPr>
            <w:tcW w:w="6781" w:type="dxa"/>
            <w:gridSpan w:val="6"/>
            <w:tcMar/>
          </w:tcPr>
          <w:p w:rsidRPr="007A3BD3" w:rsidR="00364D5E" w:rsidP="004B4444" w:rsidRDefault="00364D5E" w14:paraId="3E4262B4" w14:textId="77777777">
            <w:pPr>
              <w:jc w:val="center"/>
              <w:rPr>
                <w:b/>
                <w:bCs/>
                <w:smallCaps/>
              </w:rPr>
            </w:pPr>
            <w:r w:rsidRPr="007A3BD3">
              <w:rPr>
                <w:b/>
                <w:bCs/>
                <w:smallCaps/>
              </w:rPr>
              <w:t>Prieigos teisės</w:t>
            </w:r>
          </w:p>
        </w:tc>
      </w:tr>
      <w:tr w:rsidRPr="007A3BD3" w:rsidR="00364D5E" w:rsidTr="10DE0A77" w14:paraId="078D07BF" w14:textId="77777777">
        <w:trPr>
          <w:gridAfter w:val="1"/>
          <w:wAfter w:w="8" w:type="dxa"/>
          <w:trHeight w:val="300"/>
        </w:trPr>
        <w:tc>
          <w:tcPr>
            <w:tcW w:w="522" w:type="dxa"/>
            <w:vMerge/>
            <w:tcMar/>
          </w:tcPr>
          <w:p w:rsidRPr="007A3BD3" w:rsidR="00364D5E" w:rsidP="004B4444" w:rsidRDefault="00364D5E" w14:paraId="656C4CB1" w14:textId="77777777"/>
        </w:tc>
        <w:tc>
          <w:tcPr>
            <w:tcW w:w="2454" w:type="dxa"/>
            <w:vMerge/>
            <w:tcMar/>
          </w:tcPr>
          <w:p w:rsidRPr="007A3BD3" w:rsidR="00364D5E" w:rsidP="004B4444" w:rsidRDefault="00364D5E" w14:paraId="06C70D01" w14:textId="77777777"/>
        </w:tc>
        <w:tc>
          <w:tcPr>
            <w:tcW w:w="4890" w:type="dxa"/>
            <w:vMerge/>
            <w:tcMar/>
          </w:tcPr>
          <w:p w:rsidRPr="007A3BD3" w:rsidR="00364D5E" w:rsidP="004B4444" w:rsidRDefault="00364D5E" w14:paraId="1D4A85A7" w14:textId="77777777"/>
        </w:tc>
        <w:tc>
          <w:tcPr>
            <w:tcW w:w="1264" w:type="dxa"/>
            <w:tcMar/>
          </w:tcPr>
          <w:p w:rsidRPr="007A3BD3" w:rsidR="00364D5E" w:rsidP="004B4444" w:rsidRDefault="00364D5E" w14:paraId="4EF62A8A" w14:textId="77777777">
            <w:pPr>
              <w:rPr>
                <w:b/>
                <w:bCs/>
                <w:smallCaps/>
              </w:rPr>
            </w:pPr>
            <w:r w:rsidRPr="007A3BD3">
              <w:rPr>
                <w:b/>
                <w:bCs/>
                <w:smallCaps/>
              </w:rPr>
              <w:t>PV</w:t>
            </w:r>
            <w:r>
              <w:rPr>
                <w:b/>
                <w:bCs/>
                <w:smallCaps/>
              </w:rPr>
              <w:t>, PS</w:t>
            </w:r>
          </w:p>
        </w:tc>
        <w:tc>
          <w:tcPr>
            <w:tcW w:w="1404" w:type="dxa"/>
            <w:tcMar/>
          </w:tcPr>
          <w:p w:rsidRPr="007A3BD3" w:rsidR="00364D5E" w:rsidP="004B4444" w:rsidRDefault="00364D5E" w14:paraId="54CAC5ED" w14:textId="77777777">
            <w:pPr>
              <w:rPr>
                <w:b/>
                <w:bCs/>
                <w:smallCaps/>
              </w:rPr>
            </w:pPr>
            <w:r w:rsidRPr="007A3BD3">
              <w:rPr>
                <w:b/>
                <w:bCs/>
                <w:smallCaps/>
              </w:rPr>
              <w:t xml:space="preserve">Projekto komanda, </w:t>
            </w:r>
          </w:p>
          <w:p w:rsidRPr="007A3BD3" w:rsidR="00364D5E" w:rsidP="004B4444" w:rsidRDefault="00364D5E" w14:paraId="0217EE1E" w14:textId="77777777">
            <w:pPr>
              <w:rPr>
                <w:b/>
                <w:bCs/>
                <w:smallCaps/>
              </w:rPr>
            </w:pPr>
            <w:r w:rsidRPr="007A3BD3">
              <w:rPr>
                <w:b/>
                <w:bCs/>
                <w:smallCaps/>
              </w:rPr>
              <w:t>PPV</w:t>
            </w:r>
          </w:p>
        </w:tc>
        <w:tc>
          <w:tcPr>
            <w:tcW w:w="1577" w:type="dxa"/>
            <w:tcMar/>
          </w:tcPr>
          <w:p w:rsidRPr="007A3BD3" w:rsidR="00364D5E" w:rsidP="004B4444" w:rsidRDefault="00364D5E" w14:paraId="6B16A048" w14:textId="77777777">
            <w:pPr>
              <w:rPr>
                <w:b/>
                <w:bCs/>
                <w:smallCaps/>
              </w:rPr>
            </w:pPr>
            <w:r w:rsidRPr="30488D96">
              <w:rPr>
                <w:b/>
                <w:bCs/>
                <w:smallCaps/>
              </w:rPr>
              <w:t>Projektuotojas</w:t>
            </w:r>
          </w:p>
        </w:tc>
        <w:tc>
          <w:tcPr>
            <w:tcW w:w="1264" w:type="dxa"/>
            <w:tcMar/>
          </w:tcPr>
          <w:p w:rsidRPr="007A3BD3" w:rsidR="00364D5E" w:rsidP="004B4444" w:rsidRDefault="00364D5E" w14:paraId="5E0FCA84" w14:textId="77777777">
            <w:pPr>
              <w:rPr>
                <w:b/>
                <w:bCs/>
                <w:smallCaps/>
              </w:rPr>
            </w:pPr>
            <w:r w:rsidRPr="30488D96">
              <w:rPr>
                <w:b/>
                <w:bCs/>
                <w:smallCaps/>
              </w:rPr>
              <w:t>Ekspertizės rangovas</w:t>
            </w:r>
          </w:p>
        </w:tc>
        <w:tc>
          <w:tcPr>
            <w:tcW w:w="1264" w:type="dxa"/>
            <w:tcMar/>
          </w:tcPr>
          <w:p w:rsidRPr="007A3BD3" w:rsidR="00364D5E" w:rsidP="004B4444" w:rsidRDefault="00364D5E" w14:paraId="1ED90B23" w14:textId="77777777">
            <w:pPr>
              <w:rPr>
                <w:b/>
                <w:bCs/>
                <w:smallCaps/>
              </w:rPr>
            </w:pPr>
            <w:r w:rsidRPr="30488D96">
              <w:rPr>
                <w:b/>
                <w:bCs/>
                <w:smallCaps/>
              </w:rPr>
              <w:t>Rangovas</w:t>
            </w:r>
          </w:p>
        </w:tc>
      </w:tr>
      <w:tr w:rsidRPr="007A3BD3" w:rsidR="00364D5E" w:rsidTr="10DE0A77" w14:paraId="10798698" w14:textId="77777777">
        <w:trPr>
          <w:trHeight w:val="300"/>
        </w:trPr>
        <w:tc>
          <w:tcPr>
            <w:tcW w:w="522" w:type="dxa"/>
            <w:tcMar/>
          </w:tcPr>
          <w:p w:rsidRPr="007A3BD3" w:rsidR="00364D5E" w:rsidP="004B4444" w:rsidRDefault="00364D5E" w14:paraId="486EEF8C" w14:textId="77777777">
            <w:pPr>
              <w:rPr>
                <w:b/>
                <w:bCs/>
              </w:rPr>
            </w:pPr>
            <w:r w:rsidRPr="007A3BD3">
              <w:rPr>
                <w:b/>
                <w:bCs/>
              </w:rPr>
              <w:t>1.</w:t>
            </w:r>
          </w:p>
        </w:tc>
        <w:tc>
          <w:tcPr>
            <w:tcW w:w="14125" w:type="dxa"/>
            <w:gridSpan w:val="8"/>
            <w:tcMar/>
          </w:tcPr>
          <w:p w:rsidRPr="007A3BD3" w:rsidR="00364D5E" w:rsidP="004B4444" w:rsidRDefault="00364D5E" w14:paraId="62E89A6F" w14:textId="77777777">
            <w:pPr>
              <w:rPr>
                <w:b/>
                <w:bCs/>
              </w:rPr>
            </w:pPr>
            <w:r w:rsidRPr="007A3BD3">
              <w:rPr>
                <w:b/>
                <w:bCs/>
              </w:rPr>
              <w:t xml:space="preserve">Projekto </w:t>
            </w:r>
            <w:proofErr w:type="spellStart"/>
            <w:r w:rsidRPr="007A3BD3">
              <w:rPr>
                <w:b/>
                <w:bCs/>
              </w:rPr>
              <w:t>info</w:t>
            </w:r>
            <w:proofErr w:type="spellEnd"/>
          </w:p>
        </w:tc>
      </w:tr>
      <w:tr w:rsidRPr="007A3BD3" w:rsidR="00364D5E" w:rsidTr="10DE0A77" w14:paraId="66FC7453" w14:textId="77777777">
        <w:trPr>
          <w:gridAfter w:val="1"/>
          <w:wAfter w:w="8" w:type="dxa"/>
          <w:trHeight w:val="300"/>
        </w:trPr>
        <w:tc>
          <w:tcPr>
            <w:tcW w:w="522" w:type="dxa"/>
            <w:tcMar/>
          </w:tcPr>
          <w:p w:rsidRPr="007A3BD3" w:rsidR="00364D5E" w:rsidP="004B4444" w:rsidRDefault="00364D5E" w14:paraId="212D28C6" w14:textId="77777777">
            <w:r w:rsidRPr="007A3BD3">
              <w:t>01.</w:t>
            </w:r>
          </w:p>
        </w:tc>
        <w:tc>
          <w:tcPr>
            <w:tcW w:w="2454" w:type="dxa"/>
            <w:tcMar/>
          </w:tcPr>
          <w:p w:rsidRPr="007A3BD3" w:rsidR="00364D5E" w:rsidP="004B4444" w:rsidRDefault="00364D5E" w14:paraId="5C81E635" w14:textId="77777777">
            <w:pPr>
              <w:jc w:val="right"/>
            </w:pPr>
            <w:r w:rsidRPr="007A3BD3">
              <w:t xml:space="preserve">Investicinis projektas </w:t>
            </w:r>
          </w:p>
        </w:tc>
        <w:tc>
          <w:tcPr>
            <w:tcW w:w="4890" w:type="dxa"/>
            <w:tcMar/>
          </w:tcPr>
          <w:p w:rsidRPr="007A3BD3" w:rsidR="00364D5E" w:rsidP="004B4444" w:rsidRDefault="00364D5E" w14:paraId="7E695485" w14:textId="77777777">
            <w:pPr>
              <w:jc w:val="both"/>
            </w:pPr>
            <w:r w:rsidRPr="007A3BD3">
              <w:t>1. Išeities duomenys IP rengimui;</w:t>
            </w:r>
          </w:p>
          <w:p w:rsidRPr="007A3BD3" w:rsidR="00364D5E" w:rsidP="004B4444" w:rsidRDefault="00364D5E" w14:paraId="29DC6748" w14:textId="77777777">
            <w:pPr>
              <w:jc w:val="both"/>
            </w:pPr>
            <w:r w:rsidRPr="007A3BD3">
              <w:t>2. IP su visais priedais (skaičiuoklės, grafikas, rizikų sąrašas ir kt.);</w:t>
            </w:r>
          </w:p>
          <w:p w:rsidRPr="007A3BD3" w:rsidR="00364D5E" w:rsidP="004B4444" w:rsidRDefault="00364D5E" w14:paraId="0772FD77" w14:textId="77777777">
            <w:pPr>
              <w:jc w:val="both"/>
            </w:pPr>
            <w:r w:rsidRPr="007A3BD3">
              <w:t xml:space="preserve">3. pristatymas TIK; </w:t>
            </w:r>
          </w:p>
          <w:p w:rsidRPr="007A3BD3" w:rsidR="00364D5E" w:rsidP="004B4444" w:rsidRDefault="00364D5E" w14:paraId="61727C92" w14:textId="77777777">
            <w:pPr>
              <w:jc w:val="both"/>
            </w:pPr>
            <w:r w:rsidRPr="007A3BD3">
              <w:t>4. TIK protokolas</w:t>
            </w:r>
          </w:p>
        </w:tc>
        <w:tc>
          <w:tcPr>
            <w:tcW w:w="1264" w:type="dxa"/>
            <w:vMerge w:val="restart"/>
            <w:tcMar/>
          </w:tcPr>
          <w:p w:rsidRPr="007A3BD3" w:rsidR="00364D5E" w:rsidP="004B4444" w:rsidRDefault="00364D5E" w14:paraId="0021CBAD" w14:textId="77777777">
            <w:r w:rsidRPr="007A3BD3">
              <w:t>Pilnos skaitymo ir redagavimo teisės</w:t>
            </w:r>
          </w:p>
        </w:tc>
        <w:tc>
          <w:tcPr>
            <w:tcW w:w="1404" w:type="dxa"/>
            <w:vMerge w:val="restart"/>
            <w:tcMar/>
          </w:tcPr>
          <w:p w:rsidRPr="007A3BD3" w:rsidR="00364D5E" w:rsidP="004B4444" w:rsidRDefault="00364D5E" w14:paraId="2B8F6F23" w14:textId="77777777">
            <w:r w:rsidRPr="007A3BD3">
              <w:t>Pilnos skaitymo ir redagavimo teisės</w:t>
            </w:r>
          </w:p>
        </w:tc>
        <w:tc>
          <w:tcPr>
            <w:tcW w:w="1577" w:type="dxa"/>
            <w:vMerge w:val="restart"/>
            <w:tcMar/>
          </w:tcPr>
          <w:p w:rsidRPr="007A3BD3" w:rsidR="00364D5E" w:rsidP="004B4444" w:rsidRDefault="00364D5E" w14:paraId="38A7498A" w14:textId="77777777">
            <w:r>
              <w:t>-</w:t>
            </w:r>
          </w:p>
        </w:tc>
        <w:tc>
          <w:tcPr>
            <w:tcW w:w="1264" w:type="dxa"/>
            <w:vMerge w:val="restart"/>
            <w:tcMar/>
          </w:tcPr>
          <w:p w:rsidRPr="007A3BD3" w:rsidR="00364D5E" w:rsidP="004B4444" w:rsidRDefault="00364D5E" w14:paraId="04BD015D" w14:textId="77777777">
            <w:r>
              <w:t>-</w:t>
            </w:r>
          </w:p>
        </w:tc>
        <w:tc>
          <w:tcPr>
            <w:tcW w:w="1264" w:type="dxa"/>
            <w:vMerge w:val="restart"/>
            <w:tcMar/>
          </w:tcPr>
          <w:p w:rsidRPr="007A3BD3" w:rsidR="00364D5E" w:rsidP="004B4444" w:rsidRDefault="00364D5E" w14:paraId="61E9F22C" w14:textId="77777777">
            <w:r>
              <w:t>-</w:t>
            </w:r>
          </w:p>
        </w:tc>
      </w:tr>
      <w:tr w:rsidRPr="007A3BD3" w:rsidR="00364D5E" w:rsidTr="10DE0A77" w14:paraId="3272B4E3" w14:textId="77777777">
        <w:trPr>
          <w:gridAfter w:val="1"/>
          <w:wAfter w:w="8" w:type="dxa"/>
          <w:trHeight w:val="300"/>
        </w:trPr>
        <w:tc>
          <w:tcPr>
            <w:tcW w:w="522" w:type="dxa"/>
            <w:tcMar/>
          </w:tcPr>
          <w:p w:rsidRPr="007A3BD3" w:rsidR="00364D5E" w:rsidP="004B4444" w:rsidRDefault="00364D5E" w14:paraId="7E077508" w14:textId="77777777">
            <w:r w:rsidRPr="007A3BD3">
              <w:t>02.</w:t>
            </w:r>
          </w:p>
        </w:tc>
        <w:tc>
          <w:tcPr>
            <w:tcW w:w="2454" w:type="dxa"/>
            <w:tcMar/>
          </w:tcPr>
          <w:p w:rsidRPr="007A3BD3" w:rsidR="00364D5E" w:rsidP="004B4444" w:rsidRDefault="00364D5E" w14:paraId="7F21AEC9" w14:textId="77777777">
            <w:pPr>
              <w:jc w:val="right"/>
            </w:pPr>
            <w:r w:rsidRPr="007A3BD3">
              <w:t>VERT suderinimas</w:t>
            </w:r>
          </w:p>
        </w:tc>
        <w:tc>
          <w:tcPr>
            <w:tcW w:w="4890" w:type="dxa"/>
            <w:tcMar/>
          </w:tcPr>
          <w:p w:rsidRPr="007A3BD3" w:rsidR="00364D5E" w:rsidP="004B4444" w:rsidRDefault="00364D5E" w14:paraId="4A3B5107" w14:textId="77777777">
            <w:pPr>
              <w:jc w:val="both"/>
            </w:pPr>
            <w:r w:rsidRPr="007A3BD3">
              <w:t>1. IP su priedais;</w:t>
            </w:r>
          </w:p>
          <w:p w:rsidRPr="007A3BD3" w:rsidR="00364D5E" w:rsidP="004B4444" w:rsidRDefault="00364D5E" w14:paraId="60A044B2" w14:textId="77777777">
            <w:pPr>
              <w:jc w:val="both"/>
            </w:pPr>
            <w:r w:rsidRPr="007A3BD3">
              <w:t xml:space="preserve">2. Papildoma </w:t>
            </w:r>
            <w:proofErr w:type="spellStart"/>
            <w:r w:rsidRPr="007A3BD3">
              <w:t>VERT'ui</w:t>
            </w:r>
            <w:proofErr w:type="spellEnd"/>
            <w:r w:rsidRPr="007A3BD3">
              <w:t xml:space="preserve"> pateikta </w:t>
            </w:r>
            <w:proofErr w:type="spellStart"/>
            <w:r w:rsidRPr="007A3BD3">
              <w:t>info</w:t>
            </w:r>
            <w:proofErr w:type="spellEnd"/>
            <w:r w:rsidRPr="007A3BD3">
              <w:t>;</w:t>
            </w:r>
          </w:p>
          <w:p w:rsidRPr="007A3BD3" w:rsidR="00364D5E" w:rsidP="004B4444" w:rsidRDefault="00364D5E" w14:paraId="7F78419E" w14:textId="77777777">
            <w:pPr>
              <w:jc w:val="both"/>
            </w:pPr>
            <w:r w:rsidRPr="007A3BD3">
              <w:t>3. VERT sprendimas</w:t>
            </w:r>
          </w:p>
        </w:tc>
        <w:tc>
          <w:tcPr>
            <w:tcW w:w="1264" w:type="dxa"/>
            <w:vMerge/>
            <w:tcMar/>
          </w:tcPr>
          <w:p w:rsidRPr="007A3BD3" w:rsidR="00364D5E" w:rsidP="004B4444" w:rsidRDefault="00364D5E" w14:paraId="437A4C40" w14:textId="77777777"/>
        </w:tc>
        <w:tc>
          <w:tcPr>
            <w:tcW w:w="1404" w:type="dxa"/>
            <w:vMerge/>
            <w:tcMar/>
          </w:tcPr>
          <w:p w:rsidRPr="007A3BD3" w:rsidR="00364D5E" w:rsidP="004B4444" w:rsidRDefault="00364D5E" w14:paraId="45CC04D9" w14:textId="77777777"/>
        </w:tc>
        <w:tc>
          <w:tcPr>
            <w:tcW w:w="1577" w:type="dxa"/>
            <w:vMerge/>
            <w:tcMar/>
          </w:tcPr>
          <w:p w:rsidRPr="007A3BD3" w:rsidR="00364D5E" w:rsidP="004B4444" w:rsidRDefault="00364D5E" w14:paraId="3EE2CB41" w14:textId="77777777"/>
        </w:tc>
        <w:tc>
          <w:tcPr>
            <w:tcW w:w="1264" w:type="dxa"/>
            <w:vMerge/>
            <w:tcMar/>
          </w:tcPr>
          <w:p w:rsidRPr="007A3BD3" w:rsidR="00364D5E" w:rsidP="004B4444" w:rsidRDefault="00364D5E" w14:paraId="1D9C4EF6" w14:textId="77777777"/>
        </w:tc>
        <w:tc>
          <w:tcPr>
            <w:tcW w:w="1264" w:type="dxa"/>
            <w:vMerge/>
            <w:tcMar/>
          </w:tcPr>
          <w:p w:rsidRPr="007A3BD3" w:rsidR="00364D5E" w:rsidP="004B4444" w:rsidRDefault="00364D5E" w14:paraId="108DFEC0" w14:textId="77777777"/>
        </w:tc>
      </w:tr>
      <w:tr w:rsidRPr="007A3BD3" w:rsidR="00364D5E" w:rsidTr="10DE0A77" w14:paraId="230979B4" w14:textId="77777777">
        <w:trPr>
          <w:gridAfter w:val="1"/>
          <w:wAfter w:w="8" w:type="dxa"/>
          <w:trHeight w:val="300"/>
        </w:trPr>
        <w:tc>
          <w:tcPr>
            <w:tcW w:w="522" w:type="dxa"/>
            <w:tcMar/>
          </w:tcPr>
          <w:p w:rsidRPr="007A3BD3" w:rsidR="00364D5E" w:rsidP="004B4444" w:rsidRDefault="00364D5E" w14:paraId="75923796" w14:textId="77777777">
            <w:r w:rsidRPr="007A3BD3">
              <w:t>03.</w:t>
            </w:r>
          </w:p>
        </w:tc>
        <w:tc>
          <w:tcPr>
            <w:tcW w:w="2454" w:type="dxa"/>
            <w:tcMar/>
          </w:tcPr>
          <w:p w:rsidRPr="007A3BD3" w:rsidR="00364D5E" w:rsidP="004B4444" w:rsidRDefault="00364D5E" w14:paraId="056B6E81" w14:textId="77777777">
            <w:pPr>
              <w:jc w:val="right"/>
            </w:pPr>
            <w:r w:rsidRPr="007A3BD3">
              <w:t>Valdybos pritarimai</w:t>
            </w:r>
          </w:p>
        </w:tc>
        <w:tc>
          <w:tcPr>
            <w:tcW w:w="4890" w:type="dxa"/>
            <w:tcMar/>
          </w:tcPr>
          <w:p w:rsidRPr="007A3BD3" w:rsidR="00364D5E" w:rsidP="004B4444" w:rsidRDefault="00364D5E" w14:paraId="057B0BD4" w14:textId="77777777">
            <w:pPr>
              <w:jc w:val="both"/>
            </w:pPr>
            <w:r w:rsidRPr="007A3BD3">
              <w:t xml:space="preserve">1. Valdybai pateikta </w:t>
            </w:r>
            <w:proofErr w:type="spellStart"/>
            <w:r w:rsidRPr="007A3BD3">
              <w:t>info</w:t>
            </w:r>
            <w:proofErr w:type="spellEnd"/>
            <w:r w:rsidRPr="007A3BD3">
              <w:t xml:space="preserve"> (pristatymas ir pan.);</w:t>
            </w:r>
          </w:p>
          <w:p w:rsidRPr="007A3BD3" w:rsidR="00364D5E" w:rsidP="004B4444" w:rsidRDefault="00364D5E" w14:paraId="5C8189FF" w14:textId="77777777">
            <w:pPr>
              <w:jc w:val="both"/>
            </w:pPr>
            <w:r w:rsidRPr="007A3BD3">
              <w:t>2. Valdybos sprendimas</w:t>
            </w:r>
          </w:p>
        </w:tc>
        <w:tc>
          <w:tcPr>
            <w:tcW w:w="1264" w:type="dxa"/>
            <w:vMerge/>
            <w:tcMar/>
          </w:tcPr>
          <w:p w:rsidRPr="007A3BD3" w:rsidR="00364D5E" w:rsidP="004B4444" w:rsidRDefault="00364D5E" w14:paraId="7097EE80" w14:textId="77777777"/>
        </w:tc>
        <w:tc>
          <w:tcPr>
            <w:tcW w:w="1404" w:type="dxa"/>
            <w:vMerge/>
            <w:tcMar/>
          </w:tcPr>
          <w:p w:rsidRPr="007A3BD3" w:rsidR="00364D5E" w:rsidP="004B4444" w:rsidRDefault="00364D5E" w14:paraId="0FA58FCD" w14:textId="77777777"/>
        </w:tc>
        <w:tc>
          <w:tcPr>
            <w:tcW w:w="1577" w:type="dxa"/>
            <w:vMerge/>
            <w:tcMar/>
          </w:tcPr>
          <w:p w:rsidRPr="007A3BD3" w:rsidR="00364D5E" w:rsidP="004B4444" w:rsidRDefault="00364D5E" w14:paraId="5D8A6325" w14:textId="77777777"/>
        </w:tc>
        <w:tc>
          <w:tcPr>
            <w:tcW w:w="1264" w:type="dxa"/>
            <w:vMerge/>
            <w:tcMar/>
          </w:tcPr>
          <w:p w:rsidRPr="007A3BD3" w:rsidR="00364D5E" w:rsidP="004B4444" w:rsidRDefault="00364D5E" w14:paraId="210A5AB6" w14:textId="77777777"/>
        </w:tc>
        <w:tc>
          <w:tcPr>
            <w:tcW w:w="1264" w:type="dxa"/>
            <w:vMerge/>
            <w:tcMar/>
          </w:tcPr>
          <w:p w:rsidRPr="007A3BD3" w:rsidR="00364D5E" w:rsidP="004B4444" w:rsidRDefault="00364D5E" w14:paraId="2546AA8C" w14:textId="77777777"/>
        </w:tc>
      </w:tr>
      <w:tr w:rsidRPr="007A3BD3" w:rsidR="00364D5E" w:rsidTr="10DE0A77" w14:paraId="20F21619" w14:textId="77777777">
        <w:trPr>
          <w:gridAfter w:val="1"/>
          <w:wAfter w:w="8" w:type="dxa"/>
          <w:trHeight w:val="300"/>
        </w:trPr>
        <w:tc>
          <w:tcPr>
            <w:tcW w:w="522" w:type="dxa"/>
            <w:tcMar/>
          </w:tcPr>
          <w:p w:rsidRPr="007A3BD3" w:rsidR="00364D5E" w:rsidP="004B4444" w:rsidRDefault="00364D5E" w14:paraId="3D8EB4C0" w14:textId="77777777">
            <w:r w:rsidRPr="007A3BD3">
              <w:t>04.</w:t>
            </w:r>
          </w:p>
        </w:tc>
        <w:tc>
          <w:tcPr>
            <w:tcW w:w="2454" w:type="dxa"/>
            <w:tcMar/>
          </w:tcPr>
          <w:p w:rsidRPr="007A3BD3" w:rsidR="00364D5E" w:rsidP="004B4444" w:rsidRDefault="00364D5E" w14:paraId="26B8F2BB" w14:textId="19AC84A1">
            <w:pPr>
              <w:jc w:val="right"/>
            </w:pPr>
            <w:r w:rsidR="00364D5E">
              <w:rPr/>
              <w:t xml:space="preserve">Projekto </w:t>
            </w:r>
            <w:r w:rsidR="76E32A97">
              <w:rPr/>
              <w:t>įstatai</w:t>
            </w:r>
          </w:p>
        </w:tc>
        <w:tc>
          <w:tcPr>
            <w:tcW w:w="4890" w:type="dxa"/>
            <w:tcMar/>
          </w:tcPr>
          <w:p w:rsidRPr="007A3BD3" w:rsidR="00364D5E" w:rsidP="004B4444" w:rsidRDefault="00364D5E" w14:paraId="2044C6A1" w14:textId="77777777">
            <w:pPr>
              <w:jc w:val="both"/>
            </w:pPr>
            <w:r w:rsidRPr="007A3BD3">
              <w:t xml:space="preserve">1. Projekto įstatai (visos versijos išsaugomos atskirais failais nurodant versijos datą; išsaugomas failas redaguojamu formatu ir pasirašytas </w:t>
            </w:r>
            <w:proofErr w:type="spellStart"/>
            <w:r w:rsidRPr="007A3BD3">
              <w:t>pdf</w:t>
            </w:r>
            <w:proofErr w:type="spellEnd"/>
            <w:r w:rsidRPr="007A3BD3">
              <w:t>)</w:t>
            </w:r>
          </w:p>
        </w:tc>
        <w:tc>
          <w:tcPr>
            <w:tcW w:w="1264" w:type="dxa"/>
            <w:vMerge/>
            <w:tcMar/>
          </w:tcPr>
          <w:p w:rsidRPr="007A3BD3" w:rsidR="00364D5E" w:rsidP="004B4444" w:rsidRDefault="00364D5E" w14:paraId="0984C809" w14:textId="77777777"/>
        </w:tc>
        <w:tc>
          <w:tcPr>
            <w:tcW w:w="1404" w:type="dxa"/>
            <w:vMerge/>
            <w:tcMar/>
          </w:tcPr>
          <w:p w:rsidRPr="007A3BD3" w:rsidR="00364D5E" w:rsidP="004B4444" w:rsidRDefault="00364D5E" w14:paraId="45FAC7ED" w14:textId="77777777"/>
        </w:tc>
        <w:tc>
          <w:tcPr>
            <w:tcW w:w="1577" w:type="dxa"/>
            <w:vMerge/>
            <w:tcMar/>
          </w:tcPr>
          <w:p w:rsidRPr="007A3BD3" w:rsidR="00364D5E" w:rsidP="004B4444" w:rsidRDefault="00364D5E" w14:paraId="40D4B3F4" w14:textId="77777777"/>
        </w:tc>
        <w:tc>
          <w:tcPr>
            <w:tcW w:w="1264" w:type="dxa"/>
            <w:vMerge/>
            <w:tcMar/>
          </w:tcPr>
          <w:p w:rsidRPr="007A3BD3" w:rsidR="00364D5E" w:rsidP="004B4444" w:rsidRDefault="00364D5E" w14:paraId="3B085DD9" w14:textId="77777777"/>
        </w:tc>
        <w:tc>
          <w:tcPr>
            <w:tcW w:w="1264" w:type="dxa"/>
            <w:vMerge/>
            <w:tcMar/>
          </w:tcPr>
          <w:p w:rsidRPr="007A3BD3" w:rsidR="00364D5E" w:rsidP="004B4444" w:rsidRDefault="00364D5E" w14:paraId="4B052F3D" w14:textId="77777777"/>
        </w:tc>
      </w:tr>
      <w:tr w:rsidRPr="007A3BD3" w:rsidR="00364D5E" w:rsidTr="10DE0A77" w14:paraId="58FA94E5" w14:textId="77777777">
        <w:trPr>
          <w:gridAfter w:val="1"/>
          <w:wAfter w:w="8" w:type="dxa"/>
          <w:trHeight w:val="300"/>
        </w:trPr>
        <w:tc>
          <w:tcPr>
            <w:tcW w:w="522" w:type="dxa"/>
            <w:tcMar/>
          </w:tcPr>
          <w:p w:rsidRPr="007A3BD3" w:rsidR="00364D5E" w:rsidP="004B4444" w:rsidRDefault="00364D5E" w14:paraId="024675E2" w14:textId="77777777">
            <w:r w:rsidRPr="007A3BD3">
              <w:t>05.</w:t>
            </w:r>
          </w:p>
        </w:tc>
        <w:tc>
          <w:tcPr>
            <w:tcW w:w="2454" w:type="dxa"/>
            <w:tcMar/>
          </w:tcPr>
          <w:p w:rsidRPr="007A3BD3" w:rsidR="00364D5E" w:rsidP="004B4444" w:rsidRDefault="00364D5E" w14:paraId="64250670" w14:textId="7E98DFCF">
            <w:pPr>
              <w:jc w:val="right"/>
            </w:pPr>
            <w:r w:rsidR="21ADEE05">
              <w:rPr/>
              <w:t>Pokyčių</w:t>
            </w:r>
            <w:r w:rsidR="00364D5E">
              <w:rPr/>
              <w:t xml:space="preserve"> valdymas</w:t>
            </w:r>
          </w:p>
        </w:tc>
        <w:tc>
          <w:tcPr>
            <w:tcW w:w="4890" w:type="dxa"/>
            <w:tcMar/>
          </w:tcPr>
          <w:p w:rsidRPr="007A3BD3" w:rsidR="00364D5E" w:rsidP="004B4444" w:rsidRDefault="00364D5E" w14:paraId="7B74DE63" w14:textId="77777777">
            <w:pPr>
              <w:jc w:val="both"/>
            </w:pPr>
            <w:r w:rsidRPr="007A3BD3">
              <w:t xml:space="preserve">1. Projekto pokyčio prašymai. Kiekvienam pokyčio prašymui sukuriamas atskiras katalogas pagal pokyčio prašymo numerį (pvz. pirmo pokyčio prašymo </w:t>
            </w:r>
            <w:proofErr w:type="spellStart"/>
            <w:r w:rsidRPr="007A3BD3">
              <w:t>info</w:t>
            </w:r>
            <w:proofErr w:type="spellEnd"/>
            <w:r w:rsidRPr="007A3BD3">
              <w:t xml:space="preserve"> išsaugoma pakatalogyje „Pokytis Nr1“ ir t.t.);</w:t>
            </w:r>
          </w:p>
          <w:p w:rsidRPr="007A3BD3" w:rsidR="00364D5E" w:rsidP="004B4444" w:rsidRDefault="00364D5E" w14:paraId="4D847BCB" w14:textId="77777777">
            <w:pPr>
              <w:jc w:val="both"/>
            </w:pPr>
            <w:r w:rsidRPr="007A3BD3">
              <w:t xml:space="preserve">2. </w:t>
            </w:r>
            <w:proofErr w:type="spellStart"/>
            <w:r w:rsidRPr="007A3BD3">
              <w:t>TIK'o</w:t>
            </w:r>
            <w:proofErr w:type="spellEnd"/>
            <w:r w:rsidRPr="007A3BD3">
              <w:t xml:space="preserve"> protokolas</w:t>
            </w:r>
          </w:p>
        </w:tc>
        <w:tc>
          <w:tcPr>
            <w:tcW w:w="1264" w:type="dxa"/>
            <w:vMerge/>
            <w:tcMar/>
          </w:tcPr>
          <w:p w:rsidRPr="007A3BD3" w:rsidR="00364D5E" w:rsidP="004B4444" w:rsidRDefault="00364D5E" w14:paraId="6E8DF016" w14:textId="77777777"/>
        </w:tc>
        <w:tc>
          <w:tcPr>
            <w:tcW w:w="1404" w:type="dxa"/>
            <w:vMerge/>
            <w:tcMar/>
          </w:tcPr>
          <w:p w:rsidRPr="007A3BD3" w:rsidR="00364D5E" w:rsidP="004B4444" w:rsidRDefault="00364D5E" w14:paraId="564077EC" w14:textId="77777777"/>
        </w:tc>
        <w:tc>
          <w:tcPr>
            <w:tcW w:w="1577" w:type="dxa"/>
            <w:vMerge/>
            <w:tcMar/>
          </w:tcPr>
          <w:p w:rsidRPr="007A3BD3" w:rsidR="00364D5E" w:rsidP="004B4444" w:rsidRDefault="00364D5E" w14:paraId="0245835D" w14:textId="77777777"/>
        </w:tc>
        <w:tc>
          <w:tcPr>
            <w:tcW w:w="1264" w:type="dxa"/>
            <w:vMerge/>
            <w:tcMar/>
          </w:tcPr>
          <w:p w:rsidRPr="007A3BD3" w:rsidR="00364D5E" w:rsidP="004B4444" w:rsidRDefault="00364D5E" w14:paraId="3FCD261B" w14:textId="77777777"/>
        </w:tc>
        <w:tc>
          <w:tcPr>
            <w:tcW w:w="1264" w:type="dxa"/>
            <w:vMerge/>
            <w:tcMar/>
          </w:tcPr>
          <w:p w:rsidRPr="007A3BD3" w:rsidR="00364D5E" w:rsidP="004B4444" w:rsidRDefault="00364D5E" w14:paraId="3C3BB0CE" w14:textId="77777777"/>
        </w:tc>
      </w:tr>
      <w:tr w:rsidRPr="007A3BD3" w:rsidR="00364D5E" w:rsidTr="10DE0A77" w14:paraId="46C62C0C" w14:textId="77777777">
        <w:trPr>
          <w:gridAfter w:val="1"/>
          <w:wAfter w:w="8" w:type="dxa"/>
          <w:trHeight w:val="300"/>
        </w:trPr>
        <w:tc>
          <w:tcPr>
            <w:tcW w:w="522" w:type="dxa"/>
            <w:tcMar/>
          </w:tcPr>
          <w:p w:rsidRPr="007A3BD3" w:rsidR="00364D5E" w:rsidP="004B4444" w:rsidRDefault="00364D5E" w14:paraId="202EE8AA" w14:textId="77777777">
            <w:r w:rsidRPr="007A3BD3">
              <w:t>06.</w:t>
            </w:r>
          </w:p>
        </w:tc>
        <w:tc>
          <w:tcPr>
            <w:tcW w:w="2454" w:type="dxa"/>
            <w:tcMar/>
          </w:tcPr>
          <w:p w:rsidRPr="007A3BD3" w:rsidR="00364D5E" w:rsidP="004B4444" w:rsidRDefault="00364D5E" w14:paraId="42A08292" w14:textId="770BB166">
            <w:pPr>
              <w:jc w:val="right"/>
            </w:pPr>
            <w:r w:rsidR="504A98DD">
              <w:rPr/>
              <w:t>Užbaigimo</w:t>
            </w:r>
            <w:r w:rsidR="00364D5E">
              <w:rPr/>
              <w:t xml:space="preserve"> ataskaita</w:t>
            </w:r>
          </w:p>
        </w:tc>
        <w:tc>
          <w:tcPr>
            <w:tcW w:w="4890" w:type="dxa"/>
            <w:tcMar/>
          </w:tcPr>
          <w:p w:rsidRPr="007A3BD3" w:rsidR="00364D5E" w:rsidP="004B4444" w:rsidRDefault="00364D5E" w14:paraId="22BDF973" w14:textId="77777777">
            <w:pPr>
              <w:jc w:val="both"/>
            </w:pPr>
            <w:r w:rsidRPr="007A3BD3">
              <w:t xml:space="preserve">1. Projekto užbaigimo ataskaita (išsaugomas failas redaguojamu formatu ir pasirašytas </w:t>
            </w:r>
            <w:proofErr w:type="spellStart"/>
            <w:r w:rsidRPr="007A3BD3">
              <w:t>pdf</w:t>
            </w:r>
            <w:proofErr w:type="spellEnd"/>
            <w:r w:rsidRPr="007A3BD3">
              <w:t>).</w:t>
            </w:r>
          </w:p>
        </w:tc>
        <w:tc>
          <w:tcPr>
            <w:tcW w:w="1264" w:type="dxa"/>
            <w:vMerge/>
            <w:tcMar/>
          </w:tcPr>
          <w:p w:rsidRPr="007A3BD3" w:rsidR="00364D5E" w:rsidP="004B4444" w:rsidRDefault="00364D5E" w14:paraId="6D178585" w14:textId="77777777"/>
        </w:tc>
        <w:tc>
          <w:tcPr>
            <w:tcW w:w="1404" w:type="dxa"/>
            <w:vMerge/>
            <w:tcMar/>
          </w:tcPr>
          <w:p w:rsidRPr="007A3BD3" w:rsidR="00364D5E" w:rsidP="004B4444" w:rsidRDefault="00364D5E" w14:paraId="3A6A29DD" w14:textId="77777777"/>
        </w:tc>
        <w:tc>
          <w:tcPr>
            <w:tcW w:w="1577" w:type="dxa"/>
            <w:vMerge/>
            <w:tcMar/>
          </w:tcPr>
          <w:p w:rsidRPr="007A3BD3" w:rsidR="00364D5E" w:rsidP="004B4444" w:rsidRDefault="00364D5E" w14:paraId="15D4E884" w14:textId="77777777"/>
        </w:tc>
        <w:tc>
          <w:tcPr>
            <w:tcW w:w="1264" w:type="dxa"/>
            <w:vMerge/>
            <w:tcMar/>
          </w:tcPr>
          <w:p w:rsidRPr="007A3BD3" w:rsidR="00364D5E" w:rsidP="004B4444" w:rsidRDefault="00364D5E" w14:paraId="23E8D2A4" w14:textId="77777777"/>
        </w:tc>
        <w:tc>
          <w:tcPr>
            <w:tcW w:w="1264" w:type="dxa"/>
            <w:vMerge/>
            <w:tcMar/>
          </w:tcPr>
          <w:p w:rsidRPr="007A3BD3" w:rsidR="00364D5E" w:rsidP="004B4444" w:rsidRDefault="00364D5E" w14:paraId="35E5AA61" w14:textId="77777777"/>
        </w:tc>
      </w:tr>
      <w:tr w:rsidRPr="007A3BD3" w:rsidR="00364D5E" w:rsidTr="10DE0A77" w14:paraId="21274B4F" w14:textId="77777777">
        <w:trPr>
          <w:gridAfter w:val="1"/>
          <w:wAfter w:w="8" w:type="dxa"/>
          <w:trHeight w:val="300"/>
        </w:trPr>
        <w:tc>
          <w:tcPr>
            <w:tcW w:w="522" w:type="dxa"/>
            <w:tcMar/>
          </w:tcPr>
          <w:p w:rsidRPr="007A3BD3" w:rsidR="00364D5E" w:rsidP="004B4444" w:rsidRDefault="00364D5E" w14:paraId="3B9495E9" w14:textId="77777777">
            <w:r w:rsidRPr="007A3BD3">
              <w:t>07.</w:t>
            </w:r>
          </w:p>
        </w:tc>
        <w:tc>
          <w:tcPr>
            <w:tcW w:w="2454" w:type="dxa"/>
            <w:tcMar/>
          </w:tcPr>
          <w:p w:rsidRPr="007A3BD3" w:rsidR="00364D5E" w:rsidP="004B4444" w:rsidRDefault="00364D5E" w14:paraId="4E47E568" w14:textId="77777777">
            <w:pPr>
              <w:jc w:val="right"/>
            </w:pPr>
            <w:r w:rsidRPr="007A3BD3">
              <w:t>Vertes nustatymo aktai</w:t>
            </w:r>
          </w:p>
        </w:tc>
        <w:tc>
          <w:tcPr>
            <w:tcW w:w="4890" w:type="dxa"/>
            <w:tcMar/>
          </w:tcPr>
          <w:p w:rsidRPr="007A3BD3" w:rsidR="00364D5E" w:rsidP="004B4444" w:rsidRDefault="00364D5E" w14:paraId="3738B7D9" w14:textId="77777777">
            <w:pPr>
              <w:jc w:val="both"/>
            </w:pPr>
            <w:r w:rsidRPr="007A3BD3">
              <w:t>1. Darbų vertės nustatymo aktai.</w:t>
            </w:r>
          </w:p>
        </w:tc>
        <w:tc>
          <w:tcPr>
            <w:tcW w:w="1264" w:type="dxa"/>
            <w:vMerge/>
            <w:tcMar/>
          </w:tcPr>
          <w:p w:rsidRPr="007A3BD3" w:rsidR="00364D5E" w:rsidP="004B4444" w:rsidRDefault="00364D5E" w14:paraId="15F1DD58" w14:textId="77777777"/>
        </w:tc>
        <w:tc>
          <w:tcPr>
            <w:tcW w:w="1404" w:type="dxa"/>
            <w:vMerge/>
            <w:tcMar/>
          </w:tcPr>
          <w:p w:rsidRPr="007A3BD3" w:rsidR="00364D5E" w:rsidP="004B4444" w:rsidRDefault="00364D5E" w14:paraId="7AC546D1" w14:textId="77777777"/>
        </w:tc>
        <w:tc>
          <w:tcPr>
            <w:tcW w:w="1577" w:type="dxa"/>
            <w:vMerge/>
            <w:tcMar/>
          </w:tcPr>
          <w:p w:rsidRPr="007A3BD3" w:rsidR="00364D5E" w:rsidP="004B4444" w:rsidRDefault="00364D5E" w14:paraId="7D3AB58F" w14:textId="77777777"/>
        </w:tc>
        <w:tc>
          <w:tcPr>
            <w:tcW w:w="1264" w:type="dxa"/>
            <w:vMerge/>
            <w:tcMar/>
          </w:tcPr>
          <w:p w:rsidRPr="007A3BD3" w:rsidR="00364D5E" w:rsidP="004B4444" w:rsidRDefault="00364D5E" w14:paraId="5054360B" w14:textId="77777777"/>
        </w:tc>
        <w:tc>
          <w:tcPr>
            <w:tcW w:w="1264" w:type="dxa"/>
            <w:vMerge/>
            <w:tcMar/>
          </w:tcPr>
          <w:p w:rsidRPr="007A3BD3" w:rsidR="00364D5E" w:rsidP="004B4444" w:rsidRDefault="00364D5E" w14:paraId="49AA3104" w14:textId="77777777"/>
        </w:tc>
      </w:tr>
      <w:tr w:rsidRPr="007A3BD3" w:rsidR="00364D5E" w:rsidTr="10DE0A77" w14:paraId="115D2971" w14:textId="77777777">
        <w:trPr>
          <w:gridAfter w:val="1"/>
          <w:wAfter w:w="8" w:type="dxa"/>
          <w:trHeight w:val="300"/>
        </w:trPr>
        <w:tc>
          <w:tcPr>
            <w:tcW w:w="522" w:type="dxa"/>
            <w:tcMar/>
          </w:tcPr>
          <w:p w:rsidRPr="007A3BD3" w:rsidR="00364D5E" w:rsidP="004B4444" w:rsidRDefault="00364D5E" w14:paraId="7B80DBE7" w14:textId="77777777">
            <w:r w:rsidRPr="007A3BD3">
              <w:lastRenderedPageBreak/>
              <w:t xml:space="preserve">08. </w:t>
            </w:r>
          </w:p>
        </w:tc>
        <w:tc>
          <w:tcPr>
            <w:tcW w:w="2454" w:type="dxa"/>
            <w:tcMar/>
          </w:tcPr>
          <w:p w:rsidRPr="007A3BD3" w:rsidR="00364D5E" w:rsidP="004B4444" w:rsidRDefault="00364D5E" w14:paraId="198134B1" w14:textId="77777777">
            <w:pPr>
              <w:jc w:val="right"/>
            </w:pPr>
            <w:r w:rsidRPr="007A3BD3">
              <w:t>Kita</w:t>
            </w:r>
          </w:p>
        </w:tc>
        <w:tc>
          <w:tcPr>
            <w:tcW w:w="4890" w:type="dxa"/>
            <w:tcMar/>
          </w:tcPr>
          <w:p w:rsidRPr="007A3BD3" w:rsidR="00364D5E" w:rsidP="004B4444" w:rsidRDefault="00364D5E" w14:paraId="0CCF22E0" w14:textId="77777777">
            <w:pPr>
              <w:jc w:val="both"/>
            </w:pPr>
            <w:r w:rsidRPr="007A3BD3">
              <w:t xml:space="preserve">Visa kita </w:t>
            </w:r>
            <w:proofErr w:type="spellStart"/>
            <w:r w:rsidRPr="007A3BD3">
              <w:t>info</w:t>
            </w:r>
            <w:proofErr w:type="spellEnd"/>
            <w:r w:rsidRPr="007A3BD3">
              <w:t xml:space="preserve">, kuri </w:t>
            </w:r>
            <w:proofErr w:type="spellStart"/>
            <w:r w:rsidRPr="007A3BD3">
              <w:t>tematiškai</w:t>
            </w:r>
            <w:proofErr w:type="spellEnd"/>
            <w:r w:rsidRPr="007A3BD3">
              <w:t xml:space="preserve"> nepatenka nei po vienu prieš tai esančiu katalogu (pvz. pristatymas išorei ir pan.)</w:t>
            </w:r>
          </w:p>
        </w:tc>
        <w:tc>
          <w:tcPr>
            <w:tcW w:w="1264" w:type="dxa"/>
            <w:vMerge/>
            <w:tcMar/>
          </w:tcPr>
          <w:p w:rsidRPr="007A3BD3" w:rsidR="00364D5E" w:rsidP="004B4444" w:rsidRDefault="00364D5E" w14:paraId="0179A42D" w14:textId="77777777"/>
        </w:tc>
        <w:tc>
          <w:tcPr>
            <w:tcW w:w="1404" w:type="dxa"/>
            <w:vMerge/>
            <w:tcMar/>
          </w:tcPr>
          <w:p w:rsidRPr="007A3BD3" w:rsidR="00364D5E" w:rsidP="004B4444" w:rsidRDefault="00364D5E" w14:paraId="329BF9B0" w14:textId="77777777"/>
        </w:tc>
        <w:tc>
          <w:tcPr>
            <w:tcW w:w="1577" w:type="dxa"/>
            <w:vMerge/>
            <w:tcMar/>
          </w:tcPr>
          <w:p w:rsidRPr="007A3BD3" w:rsidR="00364D5E" w:rsidP="004B4444" w:rsidRDefault="00364D5E" w14:paraId="24C69647" w14:textId="77777777"/>
        </w:tc>
        <w:tc>
          <w:tcPr>
            <w:tcW w:w="1264" w:type="dxa"/>
            <w:vMerge/>
            <w:tcMar/>
          </w:tcPr>
          <w:p w:rsidRPr="007A3BD3" w:rsidR="00364D5E" w:rsidP="004B4444" w:rsidRDefault="00364D5E" w14:paraId="717FEFC1" w14:textId="77777777"/>
        </w:tc>
        <w:tc>
          <w:tcPr>
            <w:tcW w:w="1264" w:type="dxa"/>
            <w:vMerge/>
            <w:tcMar/>
          </w:tcPr>
          <w:p w:rsidRPr="007A3BD3" w:rsidR="00364D5E" w:rsidP="004B4444" w:rsidRDefault="00364D5E" w14:paraId="541DAC05" w14:textId="77777777"/>
        </w:tc>
      </w:tr>
      <w:tr w:rsidRPr="007A3BD3" w:rsidR="00364D5E" w:rsidTr="10DE0A77" w14:paraId="06149D6A" w14:textId="77777777">
        <w:trPr>
          <w:gridAfter w:val="1"/>
          <w:wAfter w:w="8" w:type="dxa"/>
          <w:trHeight w:val="300"/>
        </w:trPr>
        <w:tc>
          <w:tcPr>
            <w:tcW w:w="522" w:type="dxa"/>
            <w:tcMar/>
          </w:tcPr>
          <w:p w:rsidRPr="007A3BD3" w:rsidR="00364D5E" w:rsidP="004B4444" w:rsidRDefault="00364D5E" w14:paraId="3E0B7D90" w14:textId="77777777">
            <w:pPr>
              <w:rPr>
                <w:b/>
                <w:bCs/>
              </w:rPr>
            </w:pPr>
            <w:r w:rsidRPr="007A3BD3">
              <w:rPr>
                <w:b/>
                <w:bCs/>
              </w:rPr>
              <w:t>2.</w:t>
            </w:r>
          </w:p>
        </w:tc>
        <w:tc>
          <w:tcPr>
            <w:tcW w:w="14117" w:type="dxa"/>
            <w:gridSpan w:val="7"/>
            <w:tcMar/>
          </w:tcPr>
          <w:p w:rsidRPr="007A3BD3" w:rsidR="00364D5E" w:rsidP="004B4444" w:rsidRDefault="00364D5E" w14:paraId="59DCC8EA" w14:textId="77777777">
            <w:r w:rsidRPr="007A3BD3">
              <w:rPr>
                <w:b/>
                <w:bCs/>
              </w:rPr>
              <w:t>Pirkimai</w:t>
            </w:r>
          </w:p>
        </w:tc>
      </w:tr>
      <w:tr w:rsidRPr="007A3BD3" w:rsidR="00364D5E" w:rsidTr="10DE0A77" w14:paraId="5863F1A7" w14:textId="77777777">
        <w:trPr>
          <w:gridAfter w:val="1"/>
          <w:wAfter w:w="8" w:type="dxa"/>
          <w:trHeight w:val="300"/>
        </w:trPr>
        <w:tc>
          <w:tcPr>
            <w:tcW w:w="522" w:type="dxa"/>
            <w:tcMar/>
          </w:tcPr>
          <w:p w:rsidRPr="007A3BD3" w:rsidR="00364D5E" w:rsidP="004B4444" w:rsidRDefault="00364D5E" w14:paraId="5FE7AE44" w14:textId="77777777">
            <w:r w:rsidRPr="007A3BD3">
              <w:t>01.</w:t>
            </w:r>
          </w:p>
        </w:tc>
        <w:tc>
          <w:tcPr>
            <w:tcW w:w="2454" w:type="dxa"/>
            <w:tcMar/>
          </w:tcPr>
          <w:p w:rsidRPr="007A3BD3" w:rsidR="00364D5E" w:rsidP="004B4444" w:rsidRDefault="00364D5E" w14:paraId="561560D6" w14:textId="77777777">
            <w:pPr>
              <w:jc w:val="right"/>
            </w:pPr>
            <w:r w:rsidRPr="007A3BD3">
              <w:t>Projektavimas</w:t>
            </w:r>
          </w:p>
        </w:tc>
        <w:tc>
          <w:tcPr>
            <w:tcW w:w="4890" w:type="dxa"/>
            <w:tcMar/>
          </w:tcPr>
          <w:p w:rsidRPr="007A3BD3" w:rsidR="00364D5E" w:rsidP="004B4444" w:rsidRDefault="00364D5E" w14:paraId="0D30CE6F" w14:textId="77777777">
            <w:pPr>
              <w:jc w:val="both"/>
            </w:pPr>
            <w:r w:rsidRPr="007A3BD3">
              <w:t>Saugoma visa su projektavimo pirkimu susijusi informacija. Katalogas viduje išskaidytas į du pakatalogius:</w:t>
            </w:r>
          </w:p>
          <w:p w:rsidRPr="007A3BD3" w:rsidR="00364D5E" w:rsidP="00364D5E" w:rsidRDefault="00364D5E" w14:paraId="246C1FE3" w14:textId="77777777">
            <w:pPr>
              <w:pStyle w:val="Sraopastraipa"/>
              <w:numPr>
                <w:ilvl w:val="0"/>
                <w:numId w:val="7"/>
              </w:numPr>
              <w:jc w:val="both"/>
            </w:pPr>
            <w:r w:rsidRPr="007A3BD3">
              <w:rPr>
                <w:u w:val="single"/>
              </w:rPr>
              <w:t>Pasiruošimas pirkimui</w:t>
            </w:r>
            <w:r w:rsidRPr="007A3BD3">
              <w:t xml:space="preserve"> – išsaugoma: TS, rinkos tyrimo rezultatas, rinkos konsultacijos ataskaitos, reikalavimai kvalifikacijai, specifinės sutarties sąlygos, kainodaros taisyklės ir kt. </w:t>
            </w:r>
            <w:proofErr w:type="spellStart"/>
            <w:r w:rsidRPr="007A3BD3">
              <w:t>info</w:t>
            </w:r>
            <w:proofErr w:type="spellEnd"/>
            <w:r w:rsidRPr="007A3BD3">
              <w:t>, kuri sudaro pirkimo paraiškos dokumentus;</w:t>
            </w:r>
          </w:p>
          <w:p w:rsidRPr="007A3BD3" w:rsidR="00364D5E" w:rsidP="00364D5E" w:rsidRDefault="00364D5E" w14:paraId="63101DB5" w14:textId="77777777">
            <w:pPr>
              <w:pStyle w:val="Sraopastraipa"/>
              <w:numPr>
                <w:ilvl w:val="0"/>
                <w:numId w:val="7"/>
              </w:numPr>
              <w:jc w:val="both"/>
            </w:pPr>
            <w:r w:rsidRPr="007A3BD3">
              <w:rPr>
                <w:u w:val="single"/>
              </w:rPr>
              <w:t>Pirkimo vykdymas</w:t>
            </w:r>
            <w:r w:rsidRPr="007A3BD3">
              <w:t xml:space="preserve"> – išsaugoma: pirkimo dokumentai, gauti pasiūlymai, teikti atsakymai į potencialių tiekėjų klausimus ir kt. </w:t>
            </w:r>
            <w:proofErr w:type="spellStart"/>
            <w:r w:rsidRPr="007A3BD3">
              <w:t>info</w:t>
            </w:r>
            <w:proofErr w:type="spellEnd"/>
            <w:r w:rsidRPr="007A3BD3">
              <w:t>, kuri atsiranda pirkimo vykdymo metu.</w:t>
            </w:r>
          </w:p>
        </w:tc>
        <w:tc>
          <w:tcPr>
            <w:tcW w:w="1264" w:type="dxa"/>
            <w:vMerge w:val="restart"/>
            <w:tcMar/>
          </w:tcPr>
          <w:p w:rsidRPr="007A3BD3" w:rsidR="00364D5E" w:rsidP="004B4444" w:rsidRDefault="00364D5E" w14:paraId="7C508536" w14:textId="77777777">
            <w:r w:rsidRPr="007A3BD3">
              <w:t>Pilnos skaitymo ir redagavimo teisės</w:t>
            </w:r>
          </w:p>
        </w:tc>
        <w:tc>
          <w:tcPr>
            <w:tcW w:w="1404" w:type="dxa"/>
            <w:vMerge w:val="restart"/>
            <w:tcMar/>
          </w:tcPr>
          <w:p w:rsidRPr="007A3BD3" w:rsidR="00364D5E" w:rsidP="004B4444" w:rsidRDefault="00364D5E" w14:paraId="38136E5D" w14:textId="77777777">
            <w:r w:rsidRPr="007A3BD3">
              <w:t>Pilnos skaitymo ir redagavimo teisės</w:t>
            </w:r>
            <w:r>
              <w:t>, išskyrus pirkimo paraiškas ir pasiūlymus, kol vyksta pirkimas</w:t>
            </w:r>
          </w:p>
        </w:tc>
        <w:tc>
          <w:tcPr>
            <w:tcW w:w="1577" w:type="dxa"/>
            <w:vMerge w:val="restart"/>
            <w:tcMar/>
          </w:tcPr>
          <w:p w:rsidRPr="007A3BD3" w:rsidR="00364D5E" w:rsidP="004B4444" w:rsidRDefault="00364D5E" w14:paraId="5C7DC877" w14:textId="77777777">
            <w:r>
              <w:t>-</w:t>
            </w:r>
          </w:p>
        </w:tc>
        <w:tc>
          <w:tcPr>
            <w:tcW w:w="1264" w:type="dxa"/>
            <w:vMerge w:val="restart"/>
            <w:tcMar/>
          </w:tcPr>
          <w:p w:rsidRPr="007A3BD3" w:rsidR="00364D5E" w:rsidP="004B4444" w:rsidRDefault="00364D5E" w14:paraId="60805F89" w14:textId="77777777">
            <w:r>
              <w:t>-</w:t>
            </w:r>
          </w:p>
        </w:tc>
        <w:tc>
          <w:tcPr>
            <w:tcW w:w="1264" w:type="dxa"/>
            <w:vMerge w:val="restart"/>
            <w:tcMar/>
          </w:tcPr>
          <w:p w:rsidRPr="007A3BD3" w:rsidR="00364D5E" w:rsidP="004B4444" w:rsidRDefault="00364D5E" w14:paraId="37DDF099" w14:textId="77777777">
            <w:r>
              <w:t>-</w:t>
            </w:r>
          </w:p>
        </w:tc>
      </w:tr>
      <w:tr w:rsidRPr="007A3BD3" w:rsidR="00364D5E" w:rsidTr="10DE0A77" w14:paraId="275DC3CE" w14:textId="77777777">
        <w:trPr>
          <w:gridAfter w:val="1"/>
          <w:wAfter w:w="8" w:type="dxa"/>
          <w:trHeight w:val="300"/>
        </w:trPr>
        <w:tc>
          <w:tcPr>
            <w:tcW w:w="522" w:type="dxa"/>
            <w:tcMar/>
          </w:tcPr>
          <w:p w:rsidRPr="007A3BD3" w:rsidR="00364D5E" w:rsidP="004B4444" w:rsidRDefault="00364D5E" w14:paraId="0D3A65DE" w14:textId="77777777">
            <w:r w:rsidRPr="007A3BD3">
              <w:t>02.</w:t>
            </w:r>
          </w:p>
        </w:tc>
        <w:tc>
          <w:tcPr>
            <w:tcW w:w="2454" w:type="dxa"/>
            <w:tcMar/>
          </w:tcPr>
          <w:p w:rsidRPr="007A3BD3" w:rsidR="00364D5E" w:rsidP="004B4444" w:rsidRDefault="00364D5E" w14:paraId="1462B318" w14:textId="77777777">
            <w:pPr>
              <w:jc w:val="right"/>
            </w:pPr>
            <w:r w:rsidRPr="007A3BD3">
              <w:t>Ranga</w:t>
            </w:r>
          </w:p>
        </w:tc>
        <w:tc>
          <w:tcPr>
            <w:tcW w:w="4890" w:type="dxa"/>
            <w:tcMar/>
          </w:tcPr>
          <w:p w:rsidRPr="007A3BD3" w:rsidR="00364D5E" w:rsidP="004B4444" w:rsidRDefault="00364D5E" w14:paraId="297D5119" w14:textId="77777777">
            <w:pPr>
              <w:jc w:val="both"/>
            </w:pPr>
            <w:r w:rsidRPr="007A3BD3">
              <w:t>Saugoma visa su rangos pirkimu ar pirkimu iki rakto susijusi informacija. Katalogas viduje išskaidytas į du pakatalogius, kurių skaidymas yra analogiškas kaip Projektavimo pirkimo kataloge (žr. aprašymą aukščiau 2.01).</w:t>
            </w:r>
          </w:p>
        </w:tc>
        <w:tc>
          <w:tcPr>
            <w:tcW w:w="1264" w:type="dxa"/>
            <w:vMerge/>
            <w:tcMar/>
          </w:tcPr>
          <w:p w:rsidRPr="007A3BD3" w:rsidR="00364D5E" w:rsidP="004B4444" w:rsidRDefault="00364D5E" w14:paraId="479CFA75" w14:textId="77777777"/>
        </w:tc>
        <w:tc>
          <w:tcPr>
            <w:tcW w:w="1404" w:type="dxa"/>
            <w:vMerge/>
            <w:tcMar/>
          </w:tcPr>
          <w:p w:rsidRPr="007A3BD3" w:rsidR="00364D5E" w:rsidP="004B4444" w:rsidRDefault="00364D5E" w14:paraId="6C413431" w14:textId="77777777"/>
        </w:tc>
        <w:tc>
          <w:tcPr>
            <w:tcW w:w="1577" w:type="dxa"/>
            <w:vMerge/>
            <w:tcMar/>
          </w:tcPr>
          <w:p w:rsidRPr="007A3BD3" w:rsidR="00364D5E" w:rsidP="004B4444" w:rsidRDefault="00364D5E" w14:paraId="1C7C25E7" w14:textId="77777777"/>
        </w:tc>
        <w:tc>
          <w:tcPr>
            <w:tcW w:w="1264" w:type="dxa"/>
            <w:vMerge/>
            <w:tcMar/>
          </w:tcPr>
          <w:p w:rsidRPr="007A3BD3" w:rsidR="00364D5E" w:rsidP="004B4444" w:rsidRDefault="00364D5E" w14:paraId="61C6CA2F" w14:textId="77777777"/>
        </w:tc>
        <w:tc>
          <w:tcPr>
            <w:tcW w:w="1264" w:type="dxa"/>
            <w:vMerge/>
            <w:tcMar/>
          </w:tcPr>
          <w:p w:rsidRPr="007A3BD3" w:rsidR="00364D5E" w:rsidP="004B4444" w:rsidRDefault="00364D5E" w14:paraId="224760EA" w14:textId="77777777"/>
        </w:tc>
      </w:tr>
      <w:tr w:rsidRPr="007A3BD3" w:rsidR="00364D5E" w:rsidTr="10DE0A77" w14:paraId="17B923F2" w14:textId="77777777">
        <w:trPr>
          <w:gridAfter w:val="1"/>
          <w:wAfter w:w="8" w:type="dxa"/>
          <w:trHeight w:val="300"/>
        </w:trPr>
        <w:tc>
          <w:tcPr>
            <w:tcW w:w="522" w:type="dxa"/>
            <w:tcMar/>
          </w:tcPr>
          <w:p w:rsidRPr="007A3BD3" w:rsidR="00364D5E" w:rsidP="004B4444" w:rsidRDefault="00364D5E" w14:paraId="532D84A9" w14:textId="77777777">
            <w:r w:rsidRPr="007A3BD3">
              <w:t>03.</w:t>
            </w:r>
          </w:p>
        </w:tc>
        <w:tc>
          <w:tcPr>
            <w:tcW w:w="2454" w:type="dxa"/>
            <w:tcMar/>
          </w:tcPr>
          <w:p w:rsidRPr="007A3BD3" w:rsidR="00364D5E" w:rsidP="004B4444" w:rsidRDefault="00364D5E" w14:paraId="14472489" w14:textId="77777777">
            <w:pPr>
              <w:jc w:val="right"/>
            </w:pPr>
            <w:r w:rsidRPr="007A3BD3">
              <w:t>Ekspertize</w:t>
            </w:r>
          </w:p>
        </w:tc>
        <w:tc>
          <w:tcPr>
            <w:tcW w:w="4890" w:type="dxa"/>
            <w:tcMar/>
          </w:tcPr>
          <w:p w:rsidRPr="007A3BD3" w:rsidR="00364D5E" w:rsidP="004B4444" w:rsidRDefault="00364D5E" w14:paraId="085146C8" w14:textId="77777777">
            <w:pPr>
              <w:jc w:val="both"/>
            </w:pPr>
            <w:r w:rsidRPr="007A3BD3">
              <w:t>Saugoma visa su projekto ekspertizės ar statinio ekspertizės pirkimu susijusi informacija. Katalogas viduje išskaidytas į du pakatalogius, kurių skaidymas yra analogiškas kaip Projektavimo pirkimo kataloge (žr. aprašymą aukščiau 2.01).</w:t>
            </w:r>
          </w:p>
        </w:tc>
        <w:tc>
          <w:tcPr>
            <w:tcW w:w="1264" w:type="dxa"/>
            <w:vMerge/>
            <w:tcMar/>
          </w:tcPr>
          <w:p w:rsidRPr="007A3BD3" w:rsidR="00364D5E" w:rsidP="004B4444" w:rsidRDefault="00364D5E" w14:paraId="3115242C" w14:textId="77777777"/>
        </w:tc>
        <w:tc>
          <w:tcPr>
            <w:tcW w:w="1404" w:type="dxa"/>
            <w:vMerge/>
            <w:tcMar/>
          </w:tcPr>
          <w:p w:rsidRPr="007A3BD3" w:rsidR="00364D5E" w:rsidP="004B4444" w:rsidRDefault="00364D5E" w14:paraId="13198AB2" w14:textId="77777777"/>
        </w:tc>
        <w:tc>
          <w:tcPr>
            <w:tcW w:w="1577" w:type="dxa"/>
            <w:vMerge/>
            <w:tcMar/>
          </w:tcPr>
          <w:p w:rsidRPr="007A3BD3" w:rsidR="00364D5E" w:rsidP="004B4444" w:rsidRDefault="00364D5E" w14:paraId="55EA98EB" w14:textId="77777777"/>
        </w:tc>
        <w:tc>
          <w:tcPr>
            <w:tcW w:w="1264" w:type="dxa"/>
            <w:vMerge/>
            <w:tcMar/>
          </w:tcPr>
          <w:p w:rsidRPr="007A3BD3" w:rsidR="00364D5E" w:rsidP="004B4444" w:rsidRDefault="00364D5E" w14:paraId="23F94970" w14:textId="77777777"/>
        </w:tc>
        <w:tc>
          <w:tcPr>
            <w:tcW w:w="1264" w:type="dxa"/>
            <w:vMerge/>
            <w:tcMar/>
          </w:tcPr>
          <w:p w:rsidRPr="007A3BD3" w:rsidR="00364D5E" w:rsidP="004B4444" w:rsidRDefault="00364D5E" w14:paraId="2D830DE7" w14:textId="77777777"/>
        </w:tc>
      </w:tr>
      <w:tr w:rsidRPr="007A3BD3" w:rsidR="00364D5E" w:rsidTr="10DE0A77" w14:paraId="52C3FC5B" w14:textId="77777777">
        <w:trPr>
          <w:gridAfter w:val="1"/>
          <w:wAfter w:w="8" w:type="dxa"/>
          <w:trHeight w:val="300"/>
        </w:trPr>
        <w:tc>
          <w:tcPr>
            <w:tcW w:w="522" w:type="dxa"/>
            <w:tcMar/>
          </w:tcPr>
          <w:p w:rsidRPr="007A3BD3" w:rsidR="00364D5E" w:rsidP="004B4444" w:rsidRDefault="00364D5E" w14:paraId="34A4CA44" w14:textId="77777777">
            <w:r w:rsidRPr="007A3BD3">
              <w:t>04.</w:t>
            </w:r>
          </w:p>
        </w:tc>
        <w:tc>
          <w:tcPr>
            <w:tcW w:w="2454" w:type="dxa"/>
            <w:tcMar/>
          </w:tcPr>
          <w:p w:rsidRPr="007A3BD3" w:rsidR="00364D5E" w:rsidP="004B4444" w:rsidRDefault="00364D5E" w14:paraId="30F053E4" w14:textId="77777777">
            <w:pPr>
              <w:jc w:val="right"/>
            </w:pPr>
            <w:r w:rsidRPr="007A3BD3">
              <w:t>Kita</w:t>
            </w:r>
          </w:p>
        </w:tc>
        <w:tc>
          <w:tcPr>
            <w:tcW w:w="4890" w:type="dxa"/>
            <w:tcMar/>
          </w:tcPr>
          <w:p w:rsidRPr="007A3BD3" w:rsidR="00364D5E" w:rsidP="004B4444" w:rsidRDefault="00364D5E" w14:paraId="0ECF2CB8" w14:textId="77777777">
            <w:pPr>
              <w:jc w:val="both"/>
            </w:pPr>
            <w:r w:rsidRPr="007A3BD3">
              <w:t>Saugoma informacija, susijusi su kitų projekto pirkimų pasiruošimu ir vykdymu (pvz., PAV atrankos pirkimas, galimybių studijos pirkimas ir pan.). Katalogas viduje išskaidytas į du pakatalogius, kurių skaidymas yra analogiškas kaip Projektavimo pirkimo kataloge (žr. aprašymą aukščiau 2.01).</w:t>
            </w:r>
          </w:p>
          <w:p w:rsidRPr="007A3BD3" w:rsidR="00364D5E" w:rsidP="004B4444" w:rsidRDefault="00364D5E" w14:paraId="3CF34EFC" w14:textId="4DAE5706">
            <w:pPr>
              <w:jc w:val="both"/>
            </w:pPr>
            <w:r w:rsidR="00364D5E">
              <w:rPr/>
              <w:t xml:space="preserve">Rekomenduojama katalogą „Kitas“ pervadinti pagal vykdomo pirkimo objektą, pvz. „04. PAV“, „04. </w:t>
            </w:r>
            <w:r w:rsidR="4CED65EC">
              <w:rPr/>
              <w:t>Galimybių</w:t>
            </w:r>
            <w:r w:rsidR="00364D5E">
              <w:rPr/>
              <w:t xml:space="preserve"> studija“ ir pan. Tai ypač aktualu, jeigu projekte atliekami keli netipiniai pirkimai.</w:t>
            </w:r>
          </w:p>
        </w:tc>
        <w:tc>
          <w:tcPr>
            <w:tcW w:w="1264" w:type="dxa"/>
            <w:vMerge/>
            <w:tcMar/>
          </w:tcPr>
          <w:p w:rsidRPr="007A3BD3" w:rsidR="00364D5E" w:rsidP="004B4444" w:rsidRDefault="00364D5E" w14:paraId="5D29DF9A" w14:textId="77777777"/>
        </w:tc>
        <w:tc>
          <w:tcPr>
            <w:tcW w:w="1404" w:type="dxa"/>
            <w:vMerge/>
            <w:tcMar/>
          </w:tcPr>
          <w:p w:rsidRPr="007A3BD3" w:rsidR="00364D5E" w:rsidP="004B4444" w:rsidRDefault="00364D5E" w14:paraId="2A7410C8" w14:textId="77777777"/>
        </w:tc>
        <w:tc>
          <w:tcPr>
            <w:tcW w:w="1577" w:type="dxa"/>
            <w:vMerge/>
            <w:tcMar/>
          </w:tcPr>
          <w:p w:rsidRPr="007A3BD3" w:rsidR="00364D5E" w:rsidP="004B4444" w:rsidRDefault="00364D5E" w14:paraId="41B48978" w14:textId="77777777"/>
        </w:tc>
        <w:tc>
          <w:tcPr>
            <w:tcW w:w="1264" w:type="dxa"/>
            <w:vMerge/>
            <w:tcMar/>
          </w:tcPr>
          <w:p w:rsidRPr="007A3BD3" w:rsidR="00364D5E" w:rsidP="004B4444" w:rsidRDefault="00364D5E" w14:paraId="460A9F01" w14:textId="77777777"/>
        </w:tc>
        <w:tc>
          <w:tcPr>
            <w:tcW w:w="1264" w:type="dxa"/>
            <w:vMerge/>
            <w:tcMar/>
          </w:tcPr>
          <w:p w:rsidRPr="007A3BD3" w:rsidR="00364D5E" w:rsidP="004B4444" w:rsidRDefault="00364D5E" w14:paraId="2082BE1C" w14:textId="77777777"/>
        </w:tc>
      </w:tr>
      <w:tr w:rsidRPr="007A3BD3" w:rsidR="00364D5E" w:rsidTr="10DE0A77" w14:paraId="6566630F" w14:textId="77777777">
        <w:trPr>
          <w:gridAfter w:val="1"/>
          <w:wAfter w:w="8" w:type="dxa"/>
          <w:trHeight w:val="300"/>
        </w:trPr>
        <w:tc>
          <w:tcPr>
            <w:tcW w:w="522" w:type="dxa"/>
            <w:tcMar/>
          </w:tcPr>
          <w:p w:rsidRPr="007A3BD3" w:rsidR="00364D5E" w:rsidP="004B4444" w:rsidRDefault="00364D5E" w14:paraId="43B51423" w14:textId="77777777">
            <w:pPr>
              <w:rPr>
                <w:b/>
                <w:bCs/>
              </w:rPr>
            </w:pPr>
            <w:r w:rsidRPr="007A3BD3">
              <w:rPr>
                <w:b/>
                <w:bCs/>
              </w:rPr>
              <w:t>3.</w:t>
            </w:r>
          </w:p>
        </w:tc>
        <w:tc>
          <w:tcPr>
            <w:tcW w:w="14117" w:type="dxa"/>
            <w:gridSpan w:val="7"/>
            <w:tcMar/>
          </w:tcPr>
          <w:p w:rsidRPr="007A3BD3" w:rsidR="00364D5E" w:rsidP="004B4444" w:rsidRDefault="00364D5E" w14:paraId="14D25DD5" w14:textId="77777777">
            <w:pPr>
              <w:rPr>
                <w:b/>
                <w:bCs/>
              </w:rPr>
            </w:pPr>
            <w:r w:rsidRPr="007A3BD3">
              <w:rPr>
                <w:b/>
                <w:bCs/>
              </w:rPr>
              <w:t>Sutartys</w:t>
            </w:r>
          </w:p>
        </w:tc>
      </w:tr>
      <w:tr w:rsidRPr="007A3BD3" w:rsidR="00364D5E" w:rsidTr="10DE0A77" w14:paraId="1ED38AFF" w14:textId="77777777">
        <w:trPr>
          <w:gridAfter w:val="1"/>
          <w:wAfter w:w="8" w:type="dxa"/>
          <w:trHeight w:val="300"/>
        </w:trPr>
        <w:tc>
          <w:tcPr>
            <w:tcW w:w="522" w:type="dxa"/>
            <w:tcMar/>
          </w:tcPr>
          <w:p w:rsidRPr="007A3BD3" w:rsidR="00364D5E" w:rsidP="004B4444" w:rsidRDefault="00364D5E" w14:paraId="23F31682" w14:textId="77777777">
            <w:r w:rsidRPr="007A3BD3">
              <w:t>01.</w:t>
            </w:r>
          </w:p>
        </w:tc>
        <w:tc>
          <w:tcPr>
            <w:tcW w:w="2454" w:type="dxa"/>
            <w:tcMar/>
          </w:tcPr>
          <w:p w:rsidRPr="007A3BD3" w:rsidR="00364D5E" w:rsidP="004B4444" w:rsidRDefault="00364D5E" w14:paraId="3FB34DD2" w14:textId="77777777">
            <w:pPr>
              <w:jc w:val="right"/>
            </w:pPr>
            <w:r w:rsidRPr="007A3BD3">
              <w:t>ES finansavimo</w:t>
            </w:r>
          </w:p>
        </w:tc>
        <w:tc>
          <w:tcPr>
            <w:tcW w:w="4890" w:type="dxa"/>
            <w:tcMar/>
          </w:tcPr>
          <w:p w:rsidRPr="007A3BD3" w:rsidR="00364D5E" w:rsidP="004B4444" w:rsidRDefault="00364D5E" w14:paraId="5CBD4DE6" w14:textId="77777777">
            <w:pPr>
              <w:jc w:val="both"/>
            </w:pPr>
            <w:r w:rsidRPr="007A3BD3">
              <w:t>Kai projektas yra finansuojamas ES fondų ir / ar Valstybės biudžeto lėšomis, šiame kataloge išsaugoma:</w:t>
            </w:r>
          </w:p>
          <w:p w:rsidRPr="007A3BD3" w:rsidR="00364D5E" w:rsidP="004B4444" w:rsidRDefault="00364D5E" w14:paraId="65625DE0" w14:textId="77777777">
            <w:pPr>
              <w:jc w:val="both"/>
            </w:pPr>
            <w:r w:rsidRPr="007A3BD3">
              <w:t>1. ES finansavimo sutartis ir jos pakeitimai;</w:t>
            </w:r>
          </w:p>
          <w:p w:rsidRPr="007A3BD3" w:rsidR="00364D5E" w:rsidP="004B4444" w:rsidRDefault="00364D5E" w14:paraId="09B834BE" w14:textId="77777777">
            <w:pPr>
              <w:jc w:val="both"/>
            </w:pPr>
            <w:r w:rsidRPr="007A3BD3">
              <w:t>2. Sutarties priedai ir jo pakeitimai.</w:t>
            </w:r>
          </w:p>
        </w:tc>
        <w:tc>
          <w:tcPr>
            <w:tcW w:w="1264" w:type="dxa"/>
            <w:vMerge w:val="restart"/>
            <w:tcMar/>
          </w:tcPr>
          <w:p w:rsidRPr="007A3BD3" w:rsidR="00364D5E" w:rsidP="004B4444" w:rsidRDefault="00364D5E" w14:paraId="7ACC12BE" w14:textId="77777777">
            <w:r w:rsidRPr="007A3BD3">
              <w:t>Pilnos skaitymo ir redagavimo teisės</w:t>
            </w:r>
          </w:p>
        </w:tc>
        <w:tc>
          <w:tcPr>
            <w:tcW w:w="1404" w:type="dxa"/>
            <w:vMerge w:val="restart"/>
            <w:tcMar/>
          </w:tcPr>
          <w:p w:rsidRPr="007A3BD3" w:rsidR="00364D5E" w:rsidP="004B4444" w:rsidRDefault="00364D5E" w14:paraId="01F80C4C" w14:textId="77777777">
            <w:r>
              <w:t>Skaitymo teisės</w:t>
            </w:r>
          </w:p>
        </w:tc>
        <w:tc>
          <w:tcPr>
            <w:tcW w:w="1577" w:type="dxa"/>
            <w:vMerge w:val="restart"/>
            <w:tcMar/>
          </w:tcPr>
          <w:p w:rsidRPr="007A3BD3" w:rsidR="00364D5E" w:rsidP="004B4444" w:rsidRDefault="00364D5E" w14:paraId="23FC6A19" w14:textId="77777777">
            <w:r>
              <w:t>-</w:t>
            </w:r>
          </w:p>
        </w:tc>
        <w:tc>
          <w:tcPr>
            <w:tcW w:w="1264" w:type="dxa"/>
            <w:vMerge w:val="restart"/>
            <w:tcMar/>
          </w:tcPr>
          <w:p w:rsidRPr="007A3BD3" w:rsidR="00364D5E" w:rsidP="004B4444" w:rsidRDefault="00364D5E" w14:paraId="257EF430" w14:textId="77777777">
            <w:r>
              <w:t>-</w:t>
            </w:r>
          </w:p>
        </w:tc>
        <w:tc>
          <w:tcPr>
            <w:tcW w:w="1264" w:type="dxa"/>
            <w:vMerge w:val="restart"/>
            <w:tcMar/>
          </w:tcPr>
          <w:p w:rsidRPr="007A3BD3" w:rsidR="00364D5E" w:rsidP="004B4444" w:rsidRDefault="00364D5E" w14:paraId="126A9B46" w14:textId="77777777">
            <w:r>
              <w:t>-</w:t>
            </w:r>
          </w:p>
        </w:tc>
      </w:tr>
      <w:tr w:rsidRPr="007A3BD3" w:rsidR="00364D5E" w:rsidTr="10DE0A77" w14:paraId="533B0F85" w14:textId="77777777">
        <w:trPr>
          <w:gridAfter w:val="1"/>
          <w:wAfter w:w="8" w:type="dxa"/>
          <w:trHeight w:val="300"/>
        </w:trPr>
        <w:tc>
          <w:tcPr>
            <w:tcW w:w="522" w:type="dxa"/>
            <w:tcMar/>
          </w:tcPr>
          <w:p w:rsidRPr="007A3BD3" w:rsidR="00364D5E" w:rsidP="004B4444" w:rsidRDefault="00364D5E" w14:paraId="348825D0" w14:textId="77777777">
            <w:r w:rsidRPr="007A3BD3">
              <w:t>02.</w:t>
            </w:r>
          </w:p>
        </w:tc>
        <w:tc>
          <w:tcPr>
            <w:tcW w:w="2454" w:type="dxa"/>
            <w:tcMar/>
          </w:tcPr>
          <w:p w:rsidRPr="007A3BD3" w:rsidR="00364D5E" w:rsidP="004B4444" w:rsidRDefault="00364D5E" w14:paraId="661F79D9" w14:textId="77777777">
            <w:pPr>
              <w:jc w:val="right"/>
            </w:pPr>
            <w:r w:rsidRPr="007A3BD3">
              <w:t>Projektavimo</w:t>
            </w:r>
          </w:p>
        </w:tc>
        <w:tc>
          <w:tcPr>
            <w:tcW w:w="4890" w:type="dxa"/>
            <w:tcMar/>
          </w:tcPr>
          <w:p w:rsidRPr="007A3BD3" w:rsidR="00364D5E" w:rsidP="004B4444" w:rsidRDefault="00364D5E" w14:paraId="60925924" w14:textId="77777777">
            <w:pPr>
              <w:jc w:val="both"/>
            </w:pPr>
            <w:r w:rsidRPr="007A3BD3">
              <w:t>1. Projektavimo sutartis ir jos pakeitimai;</w:t>
            </w:r>
          </w:p>
          <w:p w:rsidRPr="007A3BD3" w:rsidR="00364D5E" w:rsidP="004B4444" w:rsidRDefault="00364D5E" w14:paraId="697295B7" w14:textId="77777777">
            <w:pPr>
              <w:jc w:val="both"/>
            </w:pPr>
            <w:r w:rsidRPr="007A3BD3">
              <w:t>2. Sutarties priedai ir jų pakeitimai;</w:t>
            </w:r>
          </w:p>
          <w:p w:rsidRPr="007A3BD3" w:rsidR="00364D5E" w:rsidP="004B4444" w:rsidRDefault="00364D5E" w14:paraId="6BE66CF0" w14:textId="77777777">
            <w:pPr>
              <w:jc w:val="both"/>
            </w:pPr>
            <w:r w:rsidRPr="007A3BD3">
              <w:t>3. Projektuotojo pateiktas paslaugų teikimo grafikas ir jo pakeitimai.</w:t>
            </w:r>
          </w:p>
          <w:p w:rsidRPr="007A3BD3" w:rsidR="00364D5E" w:rsidP="004B4444" w:rsidRDefault="00364D5E" w14:paraId="01EE1CC4" w14:textId="77777777">
            <w:pPr>
              <w:jc w:val="both"/>
            </w:pPr>
            <w:r w:rsidRPr="007A3BD3">
              <w:t xml:space="preserve">Jeigu viename projekte yra sudaromos kelios projektavimo sutartys, rekomenduojama šiame kataloge kiekvienai sutarčiai susikurti po atskirą pakatalogį, suteikiant konkretų aiškų pavadinimą, pagal kurį būtų galima lengvai identifikuoti atskiras sutartis (pvz. pagal sutarties </w:t>
            </w:r>
            <w:proofErr w:type="spellStart"/>
            <w:r w:rsidRPr="007A3BD3">
              <w:t>nr.</w:t>
            </w:r>
            <w:proofErr w:type="spellEnd"/>
            <w:r w:rsidRPr="007A3BD3">
              <w:t xml:space="preserve"> ar projektuotojo pavadinimą).</w:t>
            </w:r>
          </w:p>
        </w:tc>
        <w:tc>
          <w:tcPr>
            <w:tcW w:w="1264" w:type="dxa"/>
            <w:vMerge/>
            <w:tcMar/>
          </w:tcPr>
          <w:p w:rsidRPr="007A3BD3" w:rsidR="00364D5E" w:rsidP="004B4444" w:rsidRDefault="00364D5E" w14:paraId="26D23C22" w14:textId="77777777"/>
        </w:tc>
        <w:tc>
          <w:tcPr>
            <w:tcW w:w="1404" w:type="dxa"/>
            <w:vMerge/>
            <w:tcMar/>
          </w:tcPr>
          <w:p w:rsidRPr="007A3BD3" w:rsidR="00364D5E" w:rsidP="004B4444" w:rsidRDefault="00364D5E" w14:paraId="6A59AF48" w14:textId="77777777"/>
        </w:tc>
        <w:tc>
          <w:tcPr>
            <w:tcW w:w="1577" w:type="dxa"/>
            <w:vMerge/>
            <w:tcMar/>
          </w:tcPr>
          <w:p w:rsidRPr="007A3BD3" w:rsidR="00364D5E" w:rsidP="004B4444" w:rsidRDefault="00364D5E" w14:paraId="0DA64037" w14:textId="77777777"/>
        </w:tc>
        <w:tc>
          <w:tcPr>
            <w:tcW w:w="1264" w:type="dxa"/>
            <w:vMerge/>
            <w:tcMar/>
          </w:tcPr>
          <w:p w:rsidRPr="007A3BD3" w:rsidR="00364D5E" w:rsidP="004B4444" w:rsidRDefault="00364D5E" w14:paraId="3DFA3667" w14:textId="77777777"/>
        </w:tc>
        <w:tc>
          <w:tcPr>
            <w:tcW w:w="1264" w:type="dxa"/>
            <w:vMerge/>
            <w:tcMar/>
          </w:tcPr>
          <w:p w:rsidRPr="007A3BD3" w:rsidR="00364D5E" w:rsidP="004B4444" w:rsidRDefault="00364D5E" w14:paraId="4305DEA4" w14:textId="77777777"/>
        </w:tc>
      </w:tr>
      <w:tr w:rsidRPr="007A3BD3" w:rsidR="00364D5E" w:rsidTr="10DE0A77" w14:paraId="6286A0FD" w14:textId="77777777">
        <w:trPr>
          <w:gridAfter w:val="1"/>
          <w:wAfter w:w="8" w:type="dxa"/>
          <w:trHeight w:val="300"/>
        </w:trPr>
        <w:tc>
          <w:tcPr>
            <w:tcW w:w="522" w:type="dxa"/>
            <w:tcMar/>
          </w:tcPr>
          <w:p w:rsidRPr="007A3BD3" w:rsidR="00364D5E" w:rsidP="004B4444" w:rsidRDefault="00364D5E" w14:paraId="1BCF4845" w14:textId="77777777">
            <w:r w:rsidRPr="007A3BD3">
              <w:t>03.</w:t>
            </w:r>
          </w:p>
        </w:tc>
        <w:tc>
          <w:tcPr>
            <w:tcW w:w="2454" w:type="dxa"/>
            <w:tcMar/>
          </w:tcPr>
          <w:p w:rsidRPr="007A3BD3" w:rsidR="00364D5E" w:rsidP="004B4444" w:rsidRDefault="00364D5E" w14:paraId="7A144891" w14:textId="77777777">
            <w:pPr>
              <w:jc w:val="right"/>
            </w:pPr>
            <w:r w:rsidRPr="007A3BD3">
              <w:t>Ekspertizes</w:t>
            </w:r>
          </w:p>
        </w:tc>
        <w:tc>
          <w:tcPr>
            <w:tcW w:w="4890" w:type="dxa"/>
            <w:tcMar/>
          </w:tcPr>
          <w:p w:rsidRPr="007A3BD3" w:rsidR="00364D5E" w:rsidP="004B4444" w:rsidRDefault="00364D5E" w14:paraId="7730EA25" w14:textId="77777777">
            <w:pPr>
              <w:jc w:val="both"/>
            </w:pPr>
            <w:r w:rsidRPr="007A3BD3">
              <w:t>1. Ekspertizės sutartis ir jos pakeitimai;</w:t>
            </w:r>
          </w:p>
          <w:p w:rsidRPr="007A3BD3" w:rsidR="00364D5E" w:rsidP="004B4444" w:rsidRDefault="00364D5E" w14:paraId="2A9376DE" w14:textId="77777777">
            <w:pPr>
              <w:jc w:val="both"/>
            </w:pPr>
            <w:r w:rsidRPr="007A3BD3">
              <w:t>2. Sutarties priedai ir jų pakeitimai.</w:t>
            </w:r>
          </w:p>
          <w:p w:rsidRPr="007A3BD3" w:rsidR="00364D5E" w:rsidP="004B4444" w:rsidRDefault="00364D5E" w14:paraId="7643EC00" w14:textId="77777777">
            <w:pPr>
              <w:jc w:val="both"/>
            </w:pPr>
            <w:r w:rsidRPr="007A3BD3">
              <w:t xml:space="preserve">Jeigu viename projekte yra sudaromos kelios ekspertizės sutartys, rekomenduojama šiame kataloge kiekvienai sutarčiai susikurti po atskirą pakatalogį, suteikiant konkretų aiškų pavadinimą, pagal kurį būtų galima lengvai identifikuoti atskiras sutartis (pvz. pagal sutarties </w:t>
            </w:r>
            <w:proofErr w:type="spellStart"/>
            <w:r w:rsidRPr="007A3BD3">
              <w:t>nr.</w:t>
            </w:r>
            <w:proofErr w:type="spellEnd"/>
            <w:r w:rsidRPr="007A3BD3">
              <w:t xml:space="preserve"> ar ekspertizės rangovo pavadinimą).</w:t>
            </w:r>
          </w:p>
        </w:tc>
        <w:tc>
          <w:tcPr>
            <w:tcW w:w="1264" w:type="dxa"/>
            <w:vMerge/>
            <w:tcMar/>
          </w:tcPr>
          <w:p w:rsidRPr="007A3BD3" w:rsidR="00364D5E" w:rsidP="004B4444" w:rsidRDefault="00364D5E" w14:paraId="26C1B589" w14:textId="77777777"/>
        </w:tc>
        <w:tc>
          <w:tcPr>
            <w:tcW w:w="1404" w:type="dxa"/>
            <w:vMerge/>
            <w:tcMar/>
          </w:tcPr>
          <w:p w:rsidRPr="007A3BD3" w:rsidR="00364D5E" w:rsidP="004B4444" w:rsidRDefault="00364D5E" w14:paraId="705E1438" w14:textId="77777777"/>
        </w:tc>
        <w:tc>
          <w:tcPr>
            <w:tcW w:w="1577" w:type="dxa"/>
            <w:vMerge/>
            <w:tcMar/>
          </w:tcPr>
          <w:p w:rsidRPr="007A3BD3" w:rsidR="00364D5E" w:rsidP="004B4444" w:rsidRDefault="00364D5E" w14:paraId="643AA52C" w14:textId="77777777"/>
        </w:tc>
        <w:tc>
          <w:tcPr>
            <w:tcW w:w="1264" w:type="dxa"/>
            <w:vMerge/>
            <w:tcMar/>
          </w:tcPr>
          <w:p w:rsidRPr="007A3BD3" w:rsidR="00364D5E" w:rsidP="004B4444" w:rsidRDefault="00364D5E" w14:paraId="38DF7A80" w14:textId="77777777"/>
        </w:tc>
        <w:tc>
          <w:tcPr>
            <w:tcW w:w="1264" w:type="dxa"/>
            <w:vMerge/>
            <w:tcMar/>
          </w:tcPr>
          <w:p w:rsidRPr="007A3BD3" w:rsidR="00364D5E" w:rsidP="004B4444" w:rsidRDefault="00364D5E" w14:paraId="706B6174" w14:textId="77777777"/>
        </w:tc>
      </w:tr>
      <w:tr w:rsidRPr="007A3BD3" w:rsidR="00364D5E" w:rsidTr="10DE0A77" w14:paraId="4764DACB" w14:textId="77777777">
        <w:trPr>
          <w:gridAfter w:val="1"/>
          <w:wAfter w:w="8" w:type="dxa"/>
          <w:trHeight w:val="300"/>
        </w:trPr>
        <w:tc>
          <w:tcPr>
            <w:tcW w:w="522" w:type="dxa"/>
            <w:tcMar/>
          </w:tcPr>
          <w:p w:rsidRPr="007A3BD3" w:rsidR="00364D5E" w:rsidP="004B4444" w:rsidRDefault="00364D5E" w14:paraId="61DB01DE" w14:textId="77777777">
            <w:r w:rsidRPr="007A3BD3">
              <w:t>04.</w:t>
            </w:r>
          </w:p>
        </w:tc>
        <w:tc>
          <w:tcPr>
            <w:tcW w:w="2454" w:type="dxa"/>
            <w:tcMar/>
          </w:tcPr>
          <w:p w:rsidRPr="007A3BD3" w:rsidR="00364D5E" w:rsidP="004B4444" w:rsidRDefault="00364D5E" w14:paraId="29E39A6F" w14:textId="77777777">
            <w:pPr>
              <w:jc w:val="right"/>
            </w:pPr>
            <w:r w:rsidRPr="007A3BD3">
              <w:t>Rangos</w:t>
            </w:r>
          </w:p>
        </w:tc>
        <w:tc>
          <w:tcPr>
            <w:tcW w:w="4890" w:type="dxa"/>
            <w:tcMar/>
          </w:tcPr>
          <w:p w:rsidRPr="007A3BD3" w:rsidR="00364D5E" w:rsidP="004B4444" w:rsidRDefault="00364D5E" w14:paraId="1BA866AC" w14:textId="77777777">
            <w:pPr>
              <w:jc w:val="both"/>
            </w:pPr>
            <w:r w:rsidRPr="007A3BD3">
              <w:t>1. Rangos sutartis (taip pat ir sutartis, kai perkama iki rakto) ir jos pakeitimai;</w:t>
            </w:r>
          </w:p>
          <w:p w:rsidRPr="007A3BD3" w:rsidR="00364D5E" w:rsidP="004B4444" w:rsidRDefault="00364D5E" w14:paraId="26779FDD" w14:textId="77777777">
            <w:pPr>
              <w:jc w:val="both"/>
            </w:pPr>
            <w:r w:rsidRPr="007A3BD3">
              <w:t>2. Sutarties priedai ir jų pakeitimai;</w:t>
            </w:r>
          </w:p>
          <w:p w:rsidRPr="007A3BD3" w:rsidR="00364D5E" w:rsidP="004B4444" w:rsidRDefault="00364D5E" w14:paraId="563CB0C8" w14:textId="77777777">
            <w:pPr>
              <w:jc w:val="both"/>
            </w:pPr>
            <w:r w:rsidRPr="007A3BD3">
              <w:t xml:space="preserve">3. Rangovo pateiktas paslaugų teikimo grafikas ir jo pakeitimai. </w:t>
            </w:r>
          </w:p>
          <w:p w:rsidRPr="007A3BD3" w:rsidR="00364D5E" w:rsidP="004B4444" w:rsidRDefault="00364D5E" w14:paraId="7156DE24" w14:textId="77777777">
            <w:pPr>
              <w:jc w:val="both"/>
            </w:pPr>
            <w:r w:rsidRPr="007A3BD3">
              <w:lastRenderedPageBreak/>
              <w:t xml:space="preserve">Jeigu viename projekte yra sudaromos kelios rangos sutartys, rekomenduojama šiame kataloge kiekvienai sutarčiai susikurti po atskirą pakatalogį, suteikiant konkretų aiškų pavadinimą, pagal kurį būtų galima lengvai identifikuoti atskiras sutartis (pvz. pagal sutarties </w:t>
            </w:r>
            <w:proofErr w:type="spellStart"/>
            <w:r w:rsidRPr="007A3BD3">
              <w:t>nr.</w:t>
            </w:r>
            <w:proofErr w:type="spellEnd"/>
            <w:r w:rsidRPr="007A3BD3">
              <w:t xml:space="preserve"> ar rangovo pavadinimą).</w:t>
            </w:r>
          </w:p>
        </w:tc>
        <w:tc>
          <w:tcPr>
            <w:tcW w:w="1264" w:type="dxa"/>
            <w:vMerge/>
            <w:tcMar/>
          </w:tcPr>
          <w:p w:rsidRPr="007A3BD3" w:rsidR="00364D5E" w:rsidP="004B4444" w:rsidRDefault="00364D5E" w14:paraId="2C950417" w14:textId="77777777"/>
        </w:tc>
        <w:tc>
          <w:tcPr>
            <w:tcW w:w="1404" w:type="dxa"/>
            <w:vMerge/>
            <w:tcMar/>
          </w:tcPr>
          <w:p w:rsidRPr="007A3BD3" w:rsidR="00364D5E" w:rsidP="004B4444" w:rsidRDefault="00364D5E" w14:paraId="6BCAA751" w14:textId="77777777"/>
        </w:tc>
        <w:tc>
          <w:tcPr>
            <w:tcW w:w="1577" w:type="dxa"/>
            <w:vMerge/>
            <w:tcMar/>
          </w:tcPr>
          <w:p w:rsidRPr="007A3BD3" w:rsidR="00364D5E" w:rsidP="004B4444" w:rsidRDefault="00364D5E" w14:paraId="5881BAC5" w14:textId="77777777"/>
        </w:tc>
        <w:tc>
          <w:tcPr>
            <w:tcW w:w="1264" w:type="dxa"/>
            <w:vMerge/>
            <w:tcMar/>
          </w:tcPr>
          <w:p w:rsidRPr="007A3BD3" w:rsidR="00364D5E" w:rsidP="004B4444" w:rsidRDefault="00364D5E" w14:paraId="03E70A96" w14:textId="77777777"/>
        </w:tc>
        <w:tc>
          <w:tcPr>
            <w:tcW w:w="1264" w:type="dxa"/>
            <w:vMerge/>
            <w:tcMar/>
          </w:tcPr>
          <w:p w:rsidRPr="007A3BD3" w:rsidR="00364D5E" w:rsidP="004B4444" w:rsidRDefault="00364D5E" w14:paraId="518DC900" w14:textId="77777777"/>
        </w:tc>
      </w:tr>
      <w:tr w:rsidRPr="007A3BD3" w:rsidR="00364D5E" w:rsidTr="10DE0A77" w14:paraId="4473C622" w14:textId="77777777">
        <w:trPr>
          <w:gridAfter w:val="1"/>
          <w:wAfter w:w="8" w:type="dxa"/>
          <w:trHeight w:val="300"/>
        </w:trPr>
        <w:tc>
          <w:tcPr>
            <w:tcW w:w="522" w:type="dxa"/>
            <w:tcMar/>
          </w:tcPr>
          <w:p w:rsidRPr="007A3BD3" w:rsidR="00364D5E" w:rsidP="004B4444" w:rsidRDefault="00364D5E" w14:paraId="032A76C4" w14:textId="77777777">
            <w:r w:rsidRPr="007A3BD3">
              <w:t>05.</w:t>
            </w:r>
          </w:p>
        </w:tc>
        <w:tc>
          <w:tcPr>
            <w:tcW w:w="2454" w:type="dxa"/>
            <w:tcMar/>
          </w:tcPr>
          <w:p w:rsidRPr="007A3BD3" w:rsidR="00364D5E" w:rsidP="004B4444" w:rsidRDefault="00364D5E" w14:paraId="0F1AE897" w14:textId="77777777">
            <w:pPr>
              <w:jc w:val="right"/>
            </w:pPr>
            <w:r w:rsidRPr="007A3BD3">
              <w:t>Kitos (Pvz. ESO, TELIA)</w:t>
            </w:r>
          </w:p>
        </w:tc>
        <w:tc>
          <w:tcPr>
            <w:tcW w:w="4890" w:type="dxa"/>
            <w:tcMar/>
          </w:tcPr>
          <w:p w:rsidRPr="007A3BD3" w:rsidR="00364D5E" w:rsidP="004B4444" w:rsidRDefault="00364D5E" w14:paraId="1659A2DB" w14:textId="77777777">
            <w:pPr>
              <w:jc w:val="both"/>
            </w:pPr>
            <w:r w:rsidRPr="007A3BD3">
              <w:t>Išsaugomos kitos sudarytos sutartys (pvz. su ESO, TELIA ir pan.), jų priedai. Taip pat šių sutarčių ir priedų pakeitimai. Kiekvienai tokiai sutarčiai rekomenduojama susikurta po atskirą pakatalogį, suteikiant aiškų pavadinimą (pvz., „ESO“, „TELIA“ ir pan.).</w:t>
            </w:r>
          </w:p>
        </w:tc>
        <w:tc>
          <w:tcPr>
            <w:tcW w:w="1264" w:type="dxa"/>
            <w:vMerge/>
            <w:tcMar/>
          </w:tcPr>
          <w:p w:rsidRPr="007A3BD3" w:rsidR="00364D5E" w:rsidP="004B4444" w:rsidRDefault="00364D5E" w14:paraId="07C9664E" w14:textId="77777777"/>
        </w:tc>
        <w:tc>
          <w:tcPr>
            <w:tcW w:w="1404" w:type="dxa"/>
            <w:vMerge/>
            <w:tcMar/>
          </w:tcPr>
          <w:p w:rsidRPr="007A3BD3" w:rsidR="00364D5E" w:rsidP="004B4444" w:rsidRDefault="00364D5E" w14:paraId="54668165" w14:textId="77777777"/>
        </w:tc>
        <w:tc>
          <w:tcPr>
            <w:tcW w:w="1577" w:type="dxa"/>
            <w:vMerge/>
            <w:tcMar/>
          </w:tcPr>
          <w:p w:rsidRPr="007A3BD3" w:rsidR="00364D5E" w:rsidP="004B4444" w:rsidRDefault="00364D5E" w14:paraId="7B7EEF55" w14:textId="77777777"/>
        </w:tc>
        <w:tc>
          <w:tcPr>
            <w:tcW w:w="1264" w:type="dxa"/>
            <w:vMerge/>
            <w:tcMar/>
          </w:tcPr>
          <w:p w:rsidRPr="007A3BD3" w:rsidR="00364D5E" w:rsidP="004B4444" w:rsidRDefault="00364D5E" w14:paraId="4FB08272" w14:textId="77777777"/>
        </w:tc>
        <w:tc>
          <w:tcPr>
            <w:tcW w:w="1264" w:type="dxa"/>
            <w:vMerge/>
            <w:tcMar/>
          </w:tcPr>
          <w:p w:rsidRPr="007A3BD3" w:rsidR="00364D5E" w:rsidP="004B4444" w:rsidRDefault="00364D5E" w14:paraId="41891EEA" w14:textId="77777777"/>
        </w:tc>
      </w:tr>
      <w:tr w:rsidRPr="007A3BD3" w:rsidR="00364D5E" w:rsidTr="10DE0A77" w14:paraId="1ED40AD8" w14:textId="77777777">
        <w:trPr>
          <w:gridAfter w:val="1"/>
          <w:wAfter w:w="8" w:type="dxa"/>
          <w:trHeight w:val="300"/>
        </w:trPr>
        <w:tc>
          <w:tcPr>
            <w:tcW w:w="522" w:type="dxa"/>
            <w:tcMar/>
          </w:tcPr>
          <w:p w:rsidRPr="007A3BD3" w:rsidR="00364D5E" w:rsidP="004B4444" w:rsidRDefault="00364D5E" w14:paraId="2884D900" w14:textId="77777777">
            <w:pPr>
              <w:rPr>
                <w:b/>
                <w:bCs/>
              </w:rPr>
            </w:pPr>
            <w:r w:rsidRPr="007A3BD3">
              <w:rPr>
                <w:b/>
                <w:bCs/>
              </w:rPr>
              <w:t>4.</w:t>
            </w:r>
          </w:p>
        </w:tc>
        <w:tc>
          <w:tcPr>
            <w:tcW w:w="14117" w:type="dxa"/>
            <w:gridSpan w:val="7"/>
            <w:tcMar/>
          </w:tcPr>
          <w:p w:rsidRPr="007A3BD3" w:rsidR="00364D5E" w:rsidP="004B4444" w:rsidRDefault="00364D5E" w14:paraId="0B8595E4" w14:textId="77777777">
            <w:pPr>
              <w:rPr>
                <w:b/>
                <w:bCs/>
              </w:rPr>
            </w:pPr>
            <w:proofErr w:type="spellStart"/>
            <w:r w:rsidRPr="007A3BD3">
              <w:rPr>
                <w:b/>
                <w:bCs/>
              </w:rPr>
              <w:t>Draudimai_garantai</w:t>
            </w:r>
            <w:proofErr w:type="spellEnd"/>
          </w:p>
        </w:tc>
      </w:tr>
      <w:tr w:rsidRPr="007A3BD3" w:rsidR="00364D5E" w:rsidTr="10DE0A77" w14:paraId="2D6DE6FB" w14:textId="77777777">
        <w:trPr>
          <w:gridAfter w:val="1"/>
          <w:wAfter w:w="8" w:type="dxa"/>
          <w:trHeight w:val="300"/>
        </w:trPr>
        <w:tc>
          <w:tcPr>
            <w:tcW w:w="522" w:type="dxa"/>
            <w:tcMar/>
          </w:tcPr>
          <w:p w:rsidRPr="007A3BD3" w:rsidR="00364D5E" w:rsidP="004B4444" w:rsidRDefault="00364D5E" w14:paraId="47B0D117" w14:textId="77777777">
            <w:r w:rsidRPr="007A3BD3">
              <w:t>01.</w:t>
            </w:r>
          </w:p>
        </w:tc>
        <w:tc>
          <w:tcPr>
            <w:tcW w:w="2454" w:type="dxa"/>
            <w:tcMar/>
          </w:tcPr>
          <w:p w:rsidRPr="007A3BD3" w:rsidR="00364D5E" w:rsidP="004B4444" w:rsidRDefault="00364D5E" w14:paraId="65524A47" w14:textId="77777777">
            <w:pPr>
              <w:jc w:val="right"/>
            </w:pPr>
            <w:r w:rsidRPr="007A3BD3">
              <w:t>Projektavimas</w:t>
            </w:r>
          </w:p>
        </w:tc>
        <w:tc>
          <w:tcPr>
            <w:tcW w:w="4890" w:type="dxa"/>
            <w:tcMar/>
          </w:tcPr>
          <w:p w:rsidRPr="007A3BD3" w:rsidR="00364D5E" w:rsidP="004B4444" w:rsidRDefault="00364D5E" w14:paraId="20F8675A" w14:textId="77777777">
            <w:pPr>
              <w:jc w:val="both"/>
            </w:pPr>
            <w:r w:rsidRPr="007A3BD3">
              <w:t>1. Projektuotojo pateiktas civilinės atsakomybės draudimas (CAD) ir jo pratęsimai;</w:t>
            </w:r>
          </w:p>
          <w:p w:rsidRPr="007A3BD3" w:rsidR="00364D5E" w:rsidP="004B4444" w:rsidRDefault="00364D5E" w14:paraId="74A1AE33" w14:textId="77777777">
            <w:pPr>
              <w:jc w:val="both"/>
            </w:pPr>
            <w:r w:rsidRPr="007A3BD3">
              <w:t>2. Projektuotojo pateikti draudimo laidavimo raštai, banko garantijos ir šių dokumentų pakeitimai.</w:t>
            </w:r>
          </w:p>
        </w:tc>
        <w:tc>
          <w:tcPr>
            <w:tcW w:w="1264" w:type="dxa"/>
            <w:vMerge w:val="restart"/>
            <w:tcMar/>
          </w:tcPr>
          <w:p w:rsidRPr="007A3BD3" w:rsidR="00364D5E" w:rsidP="004B4444" w:rsidRDefault="00364D5E" w14:paraId="79A4D7CE" w14:textId="77777777">
            <w:r w:rsidRPr="007A3BD3">
              <w:t>Pilnos skaitymo ir redagavimo teisės</w:t>
            </w:r>
          </w:p>
        </w:tc>
        <w:tc>
          <w:tcPr>
            <w:tcW w:w="1404" w:type="dxa"/>
            <w:vMerge w:val="restart"/>
            <w:tcMar/>
          </w:tcPr>
          <w:p w:rsidRPr="007A3BD3" w:rsidR="00364D5E" w:rsidP="004B4444" w:rsidRDefault="00364D5E" w14:paraId="43F7EEA6" w14:textId="77777777">
            <w:r>
              <w:t>Skaitymo teisės</w:t>
            </w:r>
          </w:p>
        </w:tc>
        <w:tc>
          <w:tcPr>
            <w:tcW w:w="1577" w:type="dxa"/>
            <w:vMerge w:val="restart"/>
            <w:tcMar/>
          </w:tcPr>
          <w:p w:rsidRPr="007A3BD3" w:rsidR="00364D5E" w:rsidP="004B4444" w:rsidRDefault="00364D5E" w14:paraId="198B370A" w14:textId="77777777">
            <w:r>
              <w:t>-</w:t>
            </w:r>
          </w:p>
        </w:tc>
        <w:tc>
          <w:tcPr>
            <w:tcW w:w="1264" w:type="dxa"/>
            <w:vMerge w:val="restart"/>
            <w:tcMar/>
          </w:tcPr>
          <w:p w:rsidRPr="007A3BD3" w:rsidR="00364D5E" w:rsidP="004B4444" w:rsidRDefault="00364D5E" w14:paraId="0CCB4138" w14:textId="77777777">
            <w:r>
              <w:t>-</w:t>
            </w:r>
          </w:p>
        </w:tc>
        <w:tc>
          <w:tcPr>
            <w:tcW w:w="1264" w:type="dxa"/>
            <w:vMerge w:val="restart"/>
            <w:tcMar/>
          </w:tcPr>
          <w:p w:rsidRPr="007A3BD3" w:rsidR="00364D5E" w:rsidP="004B4444" w:rsidRDefault="00364D5E" w14:paraId="6C91B8DD" w14:textId="77777777">
            <w:r>
              <w:t>-</w:t>
            </w:r>
          </w:p>
        </w:tc>
      </w:tr>
      <w:tr w:rsidRPr="007A3BD3" w:rsidR="00364D5E" w:rsidTr="10DE0A77" w14:paraId="0954F280" w14:textId="77777777">
        <w:trPr>
          <w:gridAfter w:val="1"/>
          <w:wAfter w:w="8" w:type="dxa"/>
          <w:trHeight w:val="300"/>
        </w:trPr>
        <w:tc>
          <w:tcPr>
            <w:tcW w:w="522" w:type="dxa"/>
            <w:tcMar/>
          </w:tcPr>
          <w:p w:rsidRPr="007A3BD3" w:rsidR="00364D5E" w:rsidP="004B4444" w:rsidRDefault="00364D5E" w14:paraId="6C42E5DA" w14:textId="77777777">
            <w:r w:rsidRPr="007A3BD3">
              <w:t>02.</w:t>
            </w:r>
          </w:p>
        </w:tc>
        <w:tc>
          <w:tcPr>
            <w:tcW w:w="2454" w:type="dxa"/>
            <w:tcMar/>
          </w:tcPr>
          <w:p w:rsidRPr="007A3BD3" w:rsidR="00364D5E" w:rsidP="004B4444" w:rsidRDefault="00364D5E" w14:paraId="5D78BEA6" w14:textId="77777777">
            <w:pPr>
              <w:jc w:val="right"/>
            </w:pPr>
            <w:r w:rsidRPr="007A3BD3">
              <w:t>Ekspertize</w:t>
            </w:r>
          </w:p>
        </w:tc>
        <w:tc>
          <w:tcPr>
            <w:tcW w:w="4890" w:type="dxa"/>
            <w:tcMar/>
          </w:tcPr>
          <w:p w:rsidRPr="007A3BD3" w:rsidR="00364D5E" w:rsidP="004B4444" w:rsidRDefault="00364D5E" w14:paraId="7C36DA37" w14:textId="77777777">
            <w:pPr>
              <w:jc w:val="both"/>
            </w:pPr>
            <w:r w:rsidRPr="007A3BD3">
              <w:t>1. Ekspertizės rangovo pateiktas civilinės atsakomybės draudimas (CAD) ir jo pratęsimai;</w:t>
            </w:r>
          </w:p>
          <w:p w:rsidRPr="007A3BD3" w:rsidR="00364D5E" w:rsidP="004B4444" w:rsidRDefault="00364D5E" w14:paraId="5F5E701B" w14:textId="77777777">
            <w:pPr>
              <w:jc w:val="both"/>
            </w:pPr>
            <w:r w:rsidRPr="007A3BD3">
              <w:t>2. Ekspertizės rangovo draudimo laidavimo raštai, banko garantijos ir šių dokumentų pakeitimai.</w:t>
            </w:r>
          </w:p>
        </w:tc>
        <w:tc>
          <w:tcPr>
            <w:tcW w:w="1264" w:type="dxa"/>
            <w:vMerge/>
            <w:tcMar/>
          </w:tcPr>
          <w:p w:rsidRPr="007A3BD3" w:rsidR="00364D5E" w:rsidP="004B4444" w:rsidRDefault="00364D5E" w14:paraId="44FFAD06" w14:textId="77777777"/>
        </w:tc>
        <w:tc>
          <w:tcPr>
            <w:tcW w:w="1404" w:type="dxa"/>
            <w:vMerge/>
            <w:tcMar/>
          </w:tcPr>
          <w:p w:rsidRPr="007A3BD3" w:rsidR="00364D5E" w:rsidP="004B4444" w:rsidRDefault="00364D5E" w14:paraId="1F9DAAA1" w14:textId="77777777"/>
        </w:tc>
        <w:tc>
          <w:tcPr>
            <w:tcW w:w="1577" w:type="dxa"/>
            <w:vMerge/>
            <w:tcMar/>
          </w:tcPr>
          <w:p w:rsidRPr="007A3BD3" w:rsidR="00364D5E" w:rsidP="004B4444" w:rsidRDefault="00364D5E" w14:paraId="7EA7A818" w14:textId="77777777"/>
        </w:tc>
        <w:tc>
          <w:tcPr>
            <w:tcW w:w="1264" w:type="dxa"/>
            <w:vMerge/>
            <w:tcMar/>
          </w:tcPr>
          <w:p w:rsidRPr="007A3BD3" w:rsidR="00364D5E" w:rsidP="004B4444" w:rsidRDefault="00364D5E" w14:paraId="00E8971C" w14:textId="77777777"/>
        </w:tc>
        <w:tc>
          <w:tcPr>
            <w:tcW w:w="1264" w:type="dxa"/>
            <w:vMerge/>
            <w:tcMar/>
          </w:tcPr>
          <w:p w:rsidRPr="007A3BD3" w:rsidR="00364D5E" w:rsidP="004B4444" w:rsidRDefault="00364D5E" w14:paraId="75F9C058" w14:textId="77777777"/>
        </w:tc>
      </w:tr>
      <w:tr w:rsidRPr="007A3BD3" w:rsidR="00364D5E" w:rsidTr="10DE0A77" w14:paraId="36A530A8" w14:textId="77777777">
        <w:trPr>
          <w:gridAfter w:val="1"/>
          <w:wAfter w:w="8" w:type="dxa"/>
          <w:trHeight w:val="300"/>
        </w:trPr>
        <w:tc>
          <w:tcPr>
            <w:tcW w:w="522" w:type="dxa"/>
            <w:tcMar/>
          </w:tcPr>
          <w:p w:rsidRPr="007A3BD3" w:rsidR="00364D5E" w:rsidP="004B4444" w:rsidRDefault="00364D5E" w14:paraId="1AE7C130" w14:textId="77777777">
            <w:r w:rsidRPr="007A3BD3">
              <w:t>03.</w:t>
            </w:r>
          </w:p>
        </w:tc>
        <w:tc>
          <w:tcPr>
            <w:tcW w:w="2454" w:type="dxa"/>
            <w:tcMar/>
          </w:tcPr>
          <w:p w:rsidRPr="007A3BD3" w:rsidR="00364D5E" w:rsidP="004B4444" w:rsidRDefault="00364D5E" w14:paraId="47EB1A1D" w14:textId="77777777">
            <w:pPr>
              <w:jc w:val="right"/>
            </w:pPr>
            <w:r w:rsidRPr="007A3BD3">
              <w:t>Ranga</w:t>
            </w:r>
          </w:p>
        </w:tc>
        <w:tc>
          <w:tcPr>
            <w:tcW w:w="4890" w:type="dxa"/>
            <w:tcMar/>
          </w:tcPr>
          <w:p w:rsidRPr="007A3BD3" w:rsidR="00364D5E" w:rsidP="004B4444" w:rsidRDefault="00364D5E" w14:paraId="2155B5E9" w14:textId="77777777">
            <w:pPr>
              <w:jc w:val="both"/>
            </w:pPr>
            <w:r w:rsidRPr="007A3BD3">
              <w:t>1. Rangovo pateiktas civilinės atsakomybės draudimas (CAD) ir jo pratęsimai;</w:t>
            </w:r>
          </w:p>
          <w:p w:rsidRPr="007A3BD3" w:rsidR="00364D5E" w:rsidP="004B4444" w:rsidRDefault="00364D5E" w14:paraId="70306A48" w14:textId="77777777">
            <w:pPr>
              <w:jc w:val="both"/>
            </w:pPr>
            <w:r w:rsidRPr="007A3BD3">
              <w:t>2. Rangovo draudimo laidavimo raštai, banko garantijos ir šių dokumentų pakeitimai. Šiame kataloge išsaugomi ir garantinio laikotarpio draudimo laidavimo raštai / banko garantijos.</w:t>
            </w:r>
          </w:p>
        </w:tc>
        <w:tc>
          <w:tcPr>
            <w:tcW w:w="1264" w:type="dxa"/>
            <w:vMerge/>
            <w:tcMar/>
          </w:tcPr>
          <w:p w:rsidRPr="007A3BD3" w:rsidR="00364D5E" w:rsidP="004B4444" w:rsidRDefault="00364D5E" w14:paraId="0C6A46AB" w14:textId="77777777"/>
        </w:tc>
        <w:tc>
          <w:tcPr>
            <w:tcW w:w="1404" w:type="dxa"/>
            <w:vMerge/>
            <w:tcMar/>
          </w:tcPr>
          <w:p w:rsidRPr="007A3BD3" w:rsidR="00364D5E" w:rsidP="004B4444" w:rsidRDefault="00364D5E" w14:paraId="6425C0FF" w14:textId="77777777"/>
        </w:tc>
        <w:tc>
          <w:tcPr>
            <w:tcW w:w="1577" w:type="dxa"/>
            <w:vMerge/>
            <w:tcMar/>
          </w:tcPr>
          <w:p w:rsidRPr="007A3BD3" w:rsidR="00364D5E" w:rsidP="004B4444" w:rsidRDefault="00364D5E" w14:paraId="1769DD4B" w14:textId="77777777"/>
        </w:tc>
        <w:tc>
          <w:tcPr>
            <w:tcW w:w="1264" w:type="dxa"/>
            <w:vMerge/>
            <w:tcMar/>
          </w:tcPr>
          <w:p w:rsidRPr="007A3BD3" w:rsidR="00364D5E" w:rsidP="004B4444" w:rsidRDefault="00364D5E" w14:paraId="535B33E0" w14:textId="77777777"/>
        </w:tc>
        <w:tc>
          <w:tcPr>
            <w:tcW w:w="1264" w:type="dxa"/>
            <w:vMerge/>
            <w:tcMar/>
          </w:tcPr>
          <w:p w:rsidRPr="007A3BD3" w:rsidR="00364D5E" w:rsidP="004B4444" w:rsidRDefault="00364D5E" w14:paraId="6CE209F7" w14:textId="77777777"/>
        </w:tc>
      </w:tr>
      <w:tr w:rsidRPr="007A3BD3" w:rsidR="00364D5E" w:rsidTr="10DE0A77" w14:paraId="38FD7573" w14:textId="77777777">
        <w:trPr>
          <w:gridAfter w:val="1"/>
          <w:wAfter w:w="8" w:type="dxa"/>
          <w:trHeight w:val="300"/>
        </w:trPr>
        <w:tc>
          <w:tcPr>
            <w:tcW w:w="522" w:type="dxa"/>
            <w:tcMar/>
          </w:tcPr>
          <w:p w:rsidRPr="007A3BD3" w:rsidR="00364D5E" w:rsidP="004B4444" w:rsidRDefault="00364D5E" w14:paraId="7A487478" w14:textId="77777777">
            <w:r w:rsidRPr="007A3BD3">
              <w:t>04.</w:t>
            </w:r>
          </w:p>
        </w:tc>
        <w:tc>
          <w:tcPr>
            <w:tcW w:w="2454" w:type="dxa"/>
            <w:tcMar/>
          </w:tcPr>
          <w:p w:rsidRPr="007A3BD3" w:rsidR="00364D5E" w:rsidP="004B4444" w:rsidRDefault="00364D5E" w14:paraId="48A91ED2" w14:textId="354CD2B3">
            <w:pPr>
              <w:jc w:val="right"/>
            </w:pPr>
            <w:r w:rsidR="00364D5E">
              <w:rPr/>
              <w:t xml:space="preserve">Technine </w:t>
            </w:r>
            <w:r w:rsidR="29EA7685">
              <w:rPr/>
              <w:t>priežiūra</w:t>
            </w:r>
          </w:p>
        </w:tc>
        <w:tc>
          <w:tcPr>
            <w:tcW w:w="4890" w:type="dxa"/>
            <w:tcMar/>
          </w:tcPr>
          <w:p w:rsidRPr="007A3BD3" w:rsidR="00364D5E" w:rsidP="004B4444" w:rsidRDefault="00364D5E" w14:paraId="1B10489D" w14:textId="77777777">
            <w:pPr>
              <w:jc w:val="both"/>
            </w:pPr>
            <w:r w:rsidRPr="007A3BD3">
              <w:t>1. Statinio statybos techninio prižiūrėtojo civilinės atsakomybės draudimas (CAD) ir jo pratęsimai.</w:t>
            </w:r>
          </w:p>
        </w:tc>
        <w:tc>
          <w:tcPr>
            <w:tcW w:w="1264" w:type="dxa"/>
            <w:vMerge/>
            <w:tcMar/>
          </w:tcPr>
          <w:p w:rsidRPr="007A3BD3" w:rsidR="00364D5E" w:rsidP="004B4444" w:rsidRDefault="00364D5E" w14:paraId="5ABE7F35" w14:textId="77777777"/>
        </w:tc>
        <w:tc>
          <w:tcPr>
            <w:tcW w:w="1404" w:type="dxa"/>
            <w:tcMar/>
          </w:tcPr>
          <w:p w:rsidRPr="007A3BD3" w:rsidR="00364D5E" w:rsidP="004B4444" w:rsidRDefault="00364D5E" w14:paraId="5922FBBB" w14:textId="77777777">
            <w:r w:rsidRPr="007A3BD3">
              <w:t>Pilnos skaitymo ir redagavimo teisės</w:t>
            </w:r>
          </w:p>
        </w:tc>
        <w:tc>
          <w:tcPr>
            <w:tcW w:w="1577" w:type="dxa"/>
            <w:vMerge/>
            <w:tcMar/>
          </w:tcPr>
          <w:p w:rsidRPr="007A3BD3" w:rsidR="00364D5E" w:rsidP="004B4444" w:rsidRDefault="00364D5E" w14:paraId="2E2008DB" w14:textId="77777777"/>
        </w:tc>
        <w:tc>
          <w:tcPr>
            <w:tcW w:w="1264" w:type="dxa"/>
            <w:vMerge/>
            <w:tcMar/>
          </w:tcPr>
          <w:p w:rsidRPr="007A3BD3" w:rsidR="00364D5E" w:rsidP="004B4444" w:rsidRDefault="00364D5E" w14:paraId="1E007DD2" w14:textId="77777777"/>
        </w:tc>
        <w:tc>
          <w:tcPr>
            <w:tcW w:w="1264" w:type="dxa"/>
            <w:vMerge/>
            <w:tcMar/>
          </w:tcPr>
          <w:p w:rsidRPr="007A3BD3" w:rsidR="00364D5E" w:rsidP="004B4444" w:rsidRDefault="00364D5E" w14:paraId="13E7A6FA" w14:textId="77777777"/>
        </w:tc>
      </w:tr>
      <w:tr w:rsidRPr="007A3BD3" w:rsidR="00364D5E" w:rsidTr="10DE0A77" w14:paraId="00C94053" w14:textId="77777777">
        <w:trPr>
          <w:gridAfter w:val="1"/>
          <w:wAfter w:w="8" w:type="dxa"/>
          <w:trHeight w:val="300"/>
        </w:trPr>
        <w:tc>
          <w:tcPr>
            <w:tcW w:w="522" w:type="dxa"/>
            <w:tcMar/>
          </w:tcPr>
          <w:p w:rsidRPr="007A3BD3" w:rsidR="00364D5E" w:rsidP="004B4444" w:rsidRDefault="00364D5E" w14:paraId="6E8F9231" w14:textId="77777777">
            <w:r w:rsidRPr="007A3BD3">
              <w:t>05.</w:t>
            </w:r>
          </w:p>
        </w:tc>
        <w:tc>
          <w:tcPr>
            <w:tcW w:w="2454" w:type="dxa"/>
            <w:tcMar/>
          </w:tcPr>
          <w:p w:rsidRPr="007A3BD3" w:rsidR="00364D5E" w:rsidP="004B4444" w:rsidRDefault="00364D5E" w14:paraId="14E864B4" w14:textId="77777777">
            <w:pPr>
              <w:jc w:val="right"/>
            </w:pPr>
            <w:r w:rsidRPr="007A3BD3">
              <w:t>Kita</w:t>
            </w:r>
          </w:p>
        </w:tc>
        <w:tc>
          <w:tcPr>
            <w:tcW w:w="4890" w:type="dxa"/>
            <w:tcMar/>
          </w:tcPr>
          <w:p w:rsidRPr="007A3BD3" w:rsidR="00364D5E" w:rsidP="004B4444" w:rsidRDefault="00364D5E" w14:paraId="326C0D75" w14:textId="77777777">
            <w:pPr>
              <w:jc w:val="both"/>
            </w:pPr>
            <w:r w:rsidRPr="007A3BD3">
              <w:t>Išsaugomi CAD ir draudimo laidavimo raštai / banko garantijos, išduotos pagal kitas sudarytas projekto sutartis.</w:t>
            </w:r>
          </w:p>
        </w:tc>
        <w:tc>
          <w:tcPr>
            <w:tcW w:w="1264" w:type="dxa"/>
            <w:vMerge/>
            <w:tcMar/>
          </w:tcPr>
          <w:p w:rsidRPr="007A3BD3" w:rsidR="00364D5E" w:rsidP="004B4444" w:rsidRDefault="00364D5E" w14:paraId="764D0097" w14:textId="77777777"/>
        </w:tc>
        <w:tc>
          <w:tcPr>
            <w:tcW w:w="1404" w:type="dxa"/>
            <w:tcMar/>
          </w:tcPr>
          <w:p w:rsidRPr="007A3BD3" w:rsidR="00364D5E" w:rsidP="004B4444" w:rsidRDefault="00364D5E" w14:paraId="031C9ED0" w14:textId="77777777">
            <w:r>
              <w:t>Skaitymo teisės</w:t>
            </w:r>
          </w:p>
        </w:tc>
        <w:tc>
          <w:tcPr>
            <w:tcW w:w="1577" w:type="dxa"/>
            <w:vMerge/>
            <w:tcMar/>
          </w:tcPr>
          <w:p w:rsidRPr="007A3BD3" w:rsidR="00364D5E" w:rsidP="004B4444" w:rsidRDefault="00364D5E" w14:paraId="7C055213" w14:textId="77777777"/>
        </w:tc>
        <w:tc>
          <w:tcPr>
            <w:tcW w:w="1264" w:type="dxa"/>
            <w:vMerge/>
            <w:tcMar/>
          </w:tcPr>
          <w:p w:rsidRPr="007A3BD3" w:rsidR="00364D5E" w:rsidP="004B4444" w:rsidRDefault="00364D5E" w14:paraId="732A8BCD" w14:textId="77777777"/>
        </w:tc>
        <w:tc>
          <w:tcPr>
            <w:tcW w:w="1264" w:type="dxa"/>
            <w:vMerge/>
            <w:tcMar/>
          </w:tcPr>
          <w:p w:rsidRPr="007A3BD3" w:rsidR="00364D5E" w:rsidP="004B4444" w:rsidRDefault="00364D5E" w14:paraId="424233C7" w14:textId="77777777"/>
        </w:tc>
      </w:tr>
      <w:tr w:rsidRPr="007A3BD3" w:rsidR="00364D5E" w:rsidTr="10DE0A77" w14:paraId="0B8AFA6B" w14:textId="77777777">
        <w:trPr>
          <w:gridAfter w:val="1"/>
          <w:wAfter w:w="8" w:type="dxa"/>
          <w:trHeight w:val="300"/>
        </w:trPr>
        <w:tc>
          <w:tcPr>
            <w:tcW w:w="522" w:type="dxa"/>
            <w:tcMar/>
          </w:tcPr>
          <w:p w:rsidRPr="007A3BD3" w:rsidR="00364D5E" w:rsidP="004B4444" w:rsidRDefault="00364D5E" w14:paraId="43B55A43" w14:textId="77777777">
            <w:pPr>
              <w:rPr>
                <w:b/>
                <w:bCs/>
              </w:rPr>
            </w:pPr>
            <w:r w:rsidRPr="007A3BD3">
              <w:rPr>
                <w:b/>
                <w:bCs/>
              </w:rPr>
              <w:t>5.</w:t>
            </w:r>
          </w:p>
        </w:tc>
        <w:tc>
          <w:tcPr>
            <w:tcW w:w="14117" w:type="dxa"/>
            <w:gridSpan w:val="7"/>
            <w:tcMar/>
          </w:tcPr>
          <w:p w:rsidRPr="007A3BD3" w:rsidR="00364D5E" w:rsidP="004B4444" w:rsidRDefault="00364D5E" w14:paraId="1F549954" w14:textId="77777777">
            <w:pPr>
              <w:rPr>
                <w:b/>
                <w:bCs/>
              </w:rPr>
            </w:pPr>
            <w:proofErr w:type="spellStart"/>
            <w:r w:rsidRPr="007A3BD3">
              <w:rPr>
                <w:b/>
                <w:bCs/>
              </w:rPr>
              <w:t>Rastai_potvar_igal</w:t>
            </w:r>
            <w:proofErr w:type="spellEnd"/>
          </w:p>
        </w:tc>
      </w:tr>
      <w:tr w:rsidRPr="007A3BD3" w:rsidR="00364D5E" w:rsidTr="10DE0A77" w14:paraId="5F123070" w14:textId="77777777">
        <w:trPr>
          <w:gridAfter w:val="1"/>
          <w:wAfter w:w="8" w:type="dxa"/>
          <w:trHeight w:val="300"/>
        </w:trPr>
        <w:tc>
          <w:tcPr>
            <w:tcW w:w="522" w:type="dxa"/>
            <w:tcMar/>
          </w:tcPr>
          <w:p w:rsidRPr="007A3BD3" w:rsidR="00364D5E" w:rsidP="004B4444" w:rsidRDefault="00364D5E" w14:paraId="6DB5989C" w14:textId="77777777">
            <w:bookmarkStart w:name="_Hlk188359698" w:id="25"/>
            <w:r w:rsidRPr="007A3BD3">
              <w:lastRenderedPageBreak/>
              <w:t>01.</w:t>
            </w:r>
          </w:p>
        </w:tc>
        <w:tc>
          <w:tcPr>
            <w:tcW w:w="2454" w:type="dxa"/>
            <w:tcMar/>
          </w:tcPr>
          <w:p w:rsidRPr="007A3BD3" w:rsidR="00364D5E" w:rsidP="004B4444" w:rsidRDefault="00364D5E" w14:paraId="6AAC8C49" w14:textId="77777777">
            <w:pPr>
              <w:jc w:val="right"/>
            </w:pPr>
            <w:proofErr w:type="spellStart"/>
            <w:r w:rsidRPr="007A3BD3">
              <w:t>Rastai_Projekt</w:t>
            </w:r>
            <w:proofErr w:type="spellEnd"/>
          </w:p>
        </w:tc>
        <w:tc>
          <w:tcPr>
            <w:tcW w:w="4890" w:type="dxa"/>
            <w:tcMar/>
          </w:tcPr>
          <w:p w:rsidRPr="007A3BD3" w:rsidR="00364D5E" w:rsidP="004B4444" w:rsidRDefault="00364D5E" w14:paraId="788EB0D8" w14:textId="77777777">
            <w:pPr>
              <w:jc w:val="both"/>
            </w:pPr>
            <w:r w:rsidRPr="007A3BD3">
              <w:t>Išsaugomas oficialus susirašinėjimas (siunčiami ir gaunami raštai) su projektuotoju. Katalogas viduje išskaidytas į du pakatalogius:</w:t>
            </w:r>
          </w:p>
          <w:p w:rsidRPr="007A3BD3" w:rsidR="00364D5E" w:rsidP="00364D5E" w:rsidRDefault="00364D5E" w14:paraId="152356FE" w14:textId="77777777">
            <w:pPr>
              <w:pStyle w:val="Sraopastraipa"/>
              <w:numPr>
                <w:ilvl w:val="0"/>
                <w:numId w:val="8"/>
              </w:numPr>
              <w:jc w:val="both"/>
            </w:pPr>
            <w:r w:rsidRPr="007A3BD3">
              <w:rPr>
                <w:u w:val="single"/>
              </w:rPr>
              <w:t>Gaunami:</w:t>
            </w:r>
            <w:r w:rsidRPr="007A3BD3">
              <w:t xml:space="preserve"> saugomi iš projektuotojo gauti raštai (tiek oficialūs raštai, tiek reikšmingesnis el. susirašinėjimas). Failo pavadinimas suteikiamas tokia tvarka: data (be tarpų), apatinis brūkšnys, siuntėjo trumpinys, apatinis brūkšnys, rašto tema (be LT raidžių), pvz., „20250115_DS1_Del baudos” (pakatalogyje yra sukurtas .</w:t>
            </w:r>
            <w:proofErr w:type="spellStart"/>
            <w:r w:rsidRPr="007A3BD3">
              <w:t>txt</w:t>
            </w:r>
            <w:proofErr w:type="spellEnd"/>
            <w:r w:rsidRPr="007A3BD3">
              <w:t xml:space="preserve"> failas su pavadinimo suteikimo gairėmis).</w:t>
            </w:r>
          </w:p>
          <w:p w:rsidRPr="007A3BD3" w:rsidR="00364D5E" w:rsidP="00364D5E" w:rsidRDefault="00364D5E" w14:paraId="07CCFFF4" w14:textId="77777777">
            <w:pPr>
              <w:pStyle w:val="Sraopastraipa"/>
              <w:numPr>
                <w:ilvl w:val="0"/>
                <w:numId w:val="8"/>
              </w:numPr>
              <w:jc w:val="both"/>
            </w:pPr>
            <w:proofErr w:type="spellStart"/>
            <w:r w:rsidRPr="007A3BD3">
              <w:rPr>
                <w:u w:val="single"/>
              </w:rPr>
              <w:t>Siunciami</w:t>
            </w:r>
            <w:proofErr w:type="spellEnd"/>
            <w:r w:rsidRPr="007A3BD3">
              <w:rPr>
                <w:u w:val="single"/>
              </w:rPr>
              <w:t>:</w:t>
            </w:r>
            <w:r w:rsidRPr="007A3BD3">
              <w:t xml:space="preserve"> saugomi projektuotojui išsiųsti raštai (tiek oficialūs raštai, tiek reikšmingesnis el. susirašinėjimas). Failo pavadinimas suteikiamas tokia tvarka: data (be tarpų), apatinis brūkšnys, gavėjo trumpinys, apatinis brūkšnys, rašto tema (be LT raidžių), pvz., „20250115_DS1_Del derinimo” (pakatalogyje yra sukurtas .</w:t>
            </w:r>
            <w:proofErr w:type="spellStart"/>
            <w:r w:rsidRPr="007A3BD3">
              <w:t>txt</w:t>
            </w:r>
            <w:proofErr w:type="spellEnd"/>
            <w:r w:rsidRPr="007A3BD3">
              <w:t xml:space="preserve"> failas su pavadinimo suteikimo gairėmis).</w:t>
            </w:r>
          </w:p>
        </w:tc>
        <w:tc>
          <w:tcPr>
            <w:tcW w:w="1264" w:type="dxa"/>
            <w:vMerge w:val="restart"/>
            <w:tcMar/>
          </w:tcPr>
          <w:p w:rsidRPr="007A3BD3" w:rsidR="00364D5E" w:rsidP="004B4444" w:rsidRDefault="00364D5E" w14:paraId="5E83F786" w14:textId="77777777">
            <w:r w:rsidRPr="007A3BD3">
              <w:t>Pilnos skaitymo ir redagavimo teisės</w:t>
            </w:r>
          </w:p>
        </w:tc>
        <w:tc>
          <w:tcPr>
            <w:tcW w:w="1404" w:type="dxa"/>
            <w:vMerge w:val="restart"/>
            <w:tcMar/>
          </w:tcPr>
          <w:p w:rsidRPr="007A3BD3" w:rsidR="00364D5E" w:rsidP="004B4444" w:rsidRDefault="00364D5E" w14:paraId="07BBBF40" w14:textId="77777777">
            <w:r>
              <w:t>Skaitymo teisės</w:t>
            </w:r>
          </w:p>
        </w:tc>
        <w:tc>
          <w:tcPr>
            <w:tcW w:w="1577" w:type="dxa"/>
            <w:vMerge w:val="restart"/>
            <w:tcMar/>
          </w:tcPr>
          <w:p w:rsidRPr="007A3BD3" w:rsidR="00364D5E" w:rsidP="004B4444" w:rsidRDefault="00364D5E" w14:paraId="48A4BF7C" w14:textId="77777777">
            <w:r>
              <w:t>-</w:t>
            </w:r>
          </w:p>
        </w:tc>
        <w:tc>
          <w:tcPr>
            <w:tcW w:w="1264" w:type="dxa"/>
            <w:vMerge w:val="restart"/>
            <w:tcMar/>
          </w:tcPr>
          <w:p w:rsidRPr="007A3BD3" w:rsidR="00364D5E" w:rsidP="004B4444" w:rsidRDefault="00364D5E" w14:paraId="7352CB97" w14:textId="77777777">
            <w:r>
              <w:t>-</w:t>
            </w:r>
          </w:p>
        </w:tc>
        <w:tc>
          <w:tcPr>
            <w:tcW w:w="1264" w:type="dxa"/>
            <w:vMerge w:val="restart"/>
            <w:tcMar/>
          </w:tcPr>
          <w:p w:rsidRPr="007A3BD3" w:rsidR="00364D5E" w:rsidP="004B4444" w:rsidRDefault="00364D5E" w14:paraId="4A594E00" w14:textId="77777777">
            <w:r>
              <w:t>-</w:t>
            </w:r>
          </w:p>
        </w:tc>
      </w:tr>
      <w:bookmarkEnd w:id="25"/>
      <w:tr w:rsidRPr="007A3BD3" w:rsidR="00364D5E" w:rsidTr="10DE0A77" w14:paraId="53C2BC89" w14:textId="77777777">
        <w:trPr>
          <w:gridAfter w:val="1"/>
          <w:wAfter w:w="8" w:type="dxa"/>
          <w:trHeight w:val="300"/>
        </w:trPr>
        <w:tc>
          <w:tcPr>
            <w:tcW w:w="522" w:type="dxa"/>
            <w:tcMar/>
          </w:tcPr>
          <w:p w:rsidRPr="007A3BD3" w:rsidR="00364D5E" w:rsidP="004B4444" w:rsidRDefault="00364D5E" w14:paraId="57D91BBE" w14:textId="77777777">
            <w:r w:rsidRPr="007A3BD3">
              <w:t>02.</w:t>
            </w:r>
          </w:p>
        </w:tc>
        <w:tc>
          <w:tcPr>
            <w:tcW w:w="2454" w:type="dxa"/>
            <w:tcMar/>
          </w:tcPr>
          <w:p w:rsidRPr="007A3BD3" w:rsidR="00364D5E" w:rsidP="004B4444" w:rsidRDefault="00364D5E" w14:paraId="3F0A26CF" w14:textId="77777777">
            <w:pPr>
              <w:jc w:val="right"/>
            </w:pPr>
            <w:proofErr w:type="spellStart"/>
            <w:r w:rsidRPr="007A3BD3">
              <w:t>Rastai_Eksper</w:t>
            </w:r>
            <w:proofErr w:type="spellEnd"/>
          </w:p>
        </w:tc>
        <w:tc>
          <w:tcPr>
            <w:tcW w:w="4890" w:type="dxa"/>
            <w:tcMar/>
          </w:tcPr>
          <w:p w:rsidRPr="007A3BD3" w:rsidR="00364D5E" w:rsidP="004B4444" w:rsidRDefault="00364D5E" w14:paraId="037FA46D" w14:textId="6B54F76D">
            <w:pPr>
              <w:jc w:val="both"/>
            </w:pPr>
            <w:r w:rsidR="00364D5E">
              <w:rPr/>
              <w:t xml:space="preserve">Išsaugomas oficialus susirašinėjimas (siunčiami ir gaunami raštai) su </w:t>
            </w:r>
            <w:r w:rsidR="00364D5E">
              <w:rPr/>
              <w:t>ekspertizės rangovu</w:t>
            </w:r>
            <w:r w:rsidR="00364D5E">
              <w:rPr/>
              <w:t>. Katalogas viduje išskaidytas į du pakatalogius:</w:t>
            </w:r>
            <w:r w:rsidR="00364D5E">
              <w:rPr/>
              <w:t xml:space="preserve"> Gaunami ir </w:t>
            </w:r>
            <w:r w:rsidR="7A57A772">
              <w:rPr/>
              <w:t>Siunčiami</w:t>
            </w:r>
            <w:r w:rsidR="00364D5E">
              <w:rPr/>
              <w:t>. Šiuose pakatalogiuose saugomai informacijai taikomi analogiški reikalavimai kaip ir „</w:t>
            </w:r>
            <w:r w:rsidR="00364D5E">
              <w:rPr/>
              <w:t>Rastai_Projekt</w:t>
            </w:r>
            <w:r w:rsidR="00364D5E">
              <w:rPr/>
              <w:t>“ katalogui (žr. aprašymą aukščiau 5.01).</w:t>
            </w:r>
          </w:p>
        </w:tc>
        <w:tc>
          <w:tcPr>
            <w:tcW w:w="1264" w:type="dxa"/>
            <w:vMerge/>
            <w:tcMar/>
          </w:tcPr>
          <w:p w:rsidRPr="007A3BD3" w:rsidR="00364D5E" w:rsidP="004B4444" w:rsidRDefault="00364D5E" w14:paraId="52D3992D" w14:textId="77777777"/>
        </w:tc>
        <w:tc>
          <w:tcPr>
            <w:tcW w:w="1404" w:type="dxa"/>
            <w:vMerge/>
            <w:tcMar/>
          </w:tcPr>
          <w:p w:rsidRPr="007A3BD3" w:rsidR="00364D5E" w:rsidP="004B4444" w:rsidRDefault="00364D5E" w14:paraId="1AA83A4D" w14:textId="77777777"/>
        </w:tc>
        <w:tc>
          <w:tcPr>
            <w:tcW w:w="1577" w:type="dxa"/>
            <w:vMerge/>
            <w:tcMar/>
          </w:tcPr>
          <w:p w:rsidRPr="007A3BD3" w:rsidR="00364D5E" w:rsidP="004B4444" w:rsidRDefault="00364D5E" w14:paraId="42D1657A" w14:textId="77777777"/>
        </w:tc>
        <w:tc>
          <w:tcPr>
            <w:tcW w:w="1264" w:type="dxa"/>
            <w:vMerge/>
            <w:tcMar/>
          </w:tcPr>
          <w:p w:rsidRPr="007A3BD3" w:rsidR="00364D5E" w:rsidP="004B4444" w:rsidRDefault="00364D5E" w14:paraId="762EDA6D" w14:textId="77777777"/>
        </w:tc>
        <w:tc>
          <w:tcPr>
            <w:tcW w:w="1264" w:type="dxa"/>
            <w:vMerge/>
            <w:tcMar/>
          </w:tcPr>
          <w:p w:rsidRPr="007A3BD3" w:rsidR="00364D5E" w:rsidP="004B4444" w:rsidRDefault="00364D5E" w14:paraId="7E7E7105" w14:textId="77777777"/>
        </w:tc>
      </w:tr>
      <w:tr w:rsidRPr="007A3BD3" w:rsidR="00364D5E" w:rsidTr="10DE0A77" w14:paraId="38D2C45F" w14:textId="77777777">
        <w:trPr>
          <w:gridAfter w:val="1"/>
          <w:wAfter w:w="8" w:type="dxa"/>
          <w:trHeight w:val="300"/>
        </w:trPr>
        <w:tc>
          <w:tcPr>
            <w:tcW w:w="522" w:type="dxa"/>
            <w:tcMar/>
          </w:tcPr>
          <w:p w:rsidRPr="007A3BD3" w:rsidR="00364D5E" w:rsidP="004B4444" w:rsidRDefault="00364D5E" w14:paraId="70C7A703" w14:textId="77777777">
            <w:r w:rsidRPr="007A3BD3">
              <w:t>03.</w:t>
            </w:r>
          </w:p>
        </w:tc>
        <w:tc>
          <w:tcPr>
            <w:tcW w:w="2454" w:type="dxa"/>
            <w:tcMar/>
          </w:tcPr>
          <w:p w:rsidRPr="007A3BD3" w:rsidR="00364D5E" w:rsidP="004B4444" w:rsidRDefault="00364D5E" w14:paraId="365F16BA" w14:textId="77777777">
            <w:pPr>
              <w:jc w:val="right"/>
            </w:pPr>
            <w:proofErr w:type="spellStart"/>
            <w:r w:rsidRPr="007A3BD3">
              <w:t>Rastai_Ranga</w:t>
            </w:r>
            <w:proofErr w:type="spellEnd"/>
          </w:p>
        </w:tc>
        <w:tc>
          <w:tcPr>
            <w:tcW w:w="4890" w:type="dxa"/>
            <w:tcMar/>
          </w:tcPr>
          <w:p w:rsidRPr="007A3BD3" w:rsidR="00364D5E" w:rsidP="004B4444" w:rsidRDefault="00364D5E" w14:paraId="78F7A220" w14:textId="709BF008">
            <w:pPr>
              <w:jc w:val="both"/>
            </w:pPr>
            <w:r w:rsidR="00364D5E">
              <w:rPr/>
              <w:t xml:space="preserve">Išsaugomas oficialus susirašinėjimas (siunčiami ir gaunami raštai) su </w:t>
            </w:r>
            <w:r w:rsidR="00364D5E">
              <w:rPr/>
              <w:t>rangovu (įskaitant ir tuos atvejus, kai yra sudaryta sutartis iki rakto)</w:t>
            </w:r>
            <w:r w:rsidR="00364D5E">
              <w:rPr/>
              <w:t>. Katalogas viduje išskaidytas į du pakatalogius:</w:t>
            </w:r>
            <w:r w:rsidR="00364D5E">
              <w:rPr/>
              <w:t xml:space="preserve"> Gaunami ir </w:t>
            </w:r>
            <w:r w:rsidR="7C4E6146">
              <w:rPr/>
              <w:t>Siunčiami</w:t>
            </w:r>
            <w:r w:rsidR="00364D5E">
              <w:rPr/>
              <w:t xml:space="preserve">. Šiuose pakatalogiuose saugomai informacijai taikomi analogiški reikalavimai kaip ir </w:t>
            </w:r>
            <w:r w:rsidR="00364D5E">
              <w:rPr/>
              <w:t>„</w:t>
            </w:r>
            <w:r w:rsidR="00364D5E">
              <w:rPr/>
              <w:t>Rastai_Projekt</w:t>
            </w:r>
            <w:r w:rsidR="00364D5E">
              <w:rPr/>
              <w:t>“ katalogui (žr. aprašymą aukščiau 5.01).</w:t>
            </w:r>
          </w:p>
        </w:tc>
        <w:tc>
          <w:tcPr>
            <w:tcW w:w="1264" w:type="dxa"/>
            <w:vMerge/>
            <w:tcMar/>
          </w:tcPr>
          <w:p w:rsidRPr="007A3BD3" w:rsidR="00364D5E" w:rsidP="004B4444" w:rsidRDefault="00364D5E" w14:paraId="4F13AD8B" w14:textId="77777777"/>
        </w:tc>
        <w:tc>
          <w:tcPr>
            <w:tcW w:w="1404" w:type="dxa"/>
            <w:vMerge/>
            <w:tcMar/>
          </w:tcPr>
          <w:p w:rsidRPr="007A3BD3" w:rsidR="00364D5E" w:rsidP="004B4444" w:rsidRDefault="00364D5E" w14:paraId="40F59A84" w14:textId="77777777"/>
        </w:tc>
        <w:tc>
          <w:tcPr>
            <w:tcW w:w="1577" w:type="dxa"/>
            <w:vMerge/>
            <w:tcMar/>
          </w:tcPr>
          <w:p w:rsidRPr="007A3BD3" w:rsidR="00364D5E" w:rsidP="004B4444" w:rsidRDefault="00364D5E" w14:paraId="29359ECF" w14:textId="77777777"/>
        </w:tc>
        <w:tc>
          <w:tcPr>
            <w:tcW w:w="1264" w:type="dxa"/>
            <w:vMerge/>
            <w:tcMar/>
          </w:tcPr>
          <w:p w:rsidRPr="007A3BD3" w:rsidR="00364D5E" w:rsidP="004B4444" w:rsidRDefault="00364D5E" w14:paraId="091A3169" w14:textId="77777777"/>
        </w:tc>
        <w:tc>
          <w:tcPr>
            <w:tcW w:w="1264" w:type="dxa"/>
            <w:vMerge/>
            <w:tcMar/>
          </w:tcPr>
          <w:p w:rsidRPr="007A3BD3" w:rsidR="00364D5E" w:rsidP="004B4444" w:rsidRDefault="00364D5E" w14:paraId="4CE64430" w14:textId="77777777"/>
        </w:tc>
      </w:tr>
      <w:tr w:rsidRPr="007A3BD3" w:rsidR="00364D5E" w:rsidTr="10DE0A77" w14:paraId="19A1463B" w14:textId="77777777">
        <w:trPr>
          <w:gridAfter w:val="1"/>
          <w:wAfter w:w="8" w:type="dxa"/>
          <w:trHeight w:val="300"/>
        </w:trPr>
        <w:tc>
          <w:tcPr>
            <w:tcW w:w="522" w:type="dxa"/>
            <w:tcMar/>
          </w:tcPr>
          <w:p w:rsidRPr="007A3BD3" w:rsidR="00364D5E" w:rsidP="004B4444" w:rsidRDefault="00364D5E" w14:paraId="08C44FAD" w14:textId="77777777">
            <w:r w:rsidRPr="007A3BD3">
              <w:t>04.</w:t>
            </w:r>
          </w:p>
        </w:tc>
        <w:tc>
          <w:tcPr>
            <w:tcW w:w="2454" w:type="dxa"/>
            <w:tcMar/>
          </w:tcPr>
          <w:p w:rsidRPr="007A3BD3" w:rsidR="00364D5E" w:rsidP="004B4444" w:rsidRDefault="00364D5E" w14:paraId="6E31472F" w14:textId="531A0FEF">
            <w:pPr>
              <w:jc w:val="right"/>
            </w:pPr>
            <w:r w:rsidR="799A98F2">
              <w:rPr/>
              <w:t>Įgaliojimai</w:t>
            </w:r>
          </w:p>
        </w:tc>
        <w:tc>
          <w:tcPr>
            <w:tcW w:w="4890" w:type="dxa"/>
            <w:tcMar/>
          </w:tcPr>
          <w:p w:rsidRPr="007A3BD3" w:rsidR="00364D5E" w:rsidP="004B4444" w:rsidRDefault="00364D5E" w14:paraId="7384BDC6" w14:textId="77777777">
            <w:pPr>
              <w:jc w:val="both"/>
            </w:pPr>
            <w:r w:rsidRPr="007A3BD3">
              <w:t>1. Projektuotojui ir / ar rangovui išduoti įgaliojimai.</w:t>
            </w:r>
          </w:p>
        </w:tc>
        <w:tc>
          <w:tcPr>
            <w:tcW w:w="1264" w:type="dxa"/>
            <w:vMerge/>
            <w:tcMar/>
          </w:tcPr>
          <w:p w:rsidRPr="007A3BD3" w:rsidR="00364D5E" w:rsidP="004B4444" w:rsidRDefault="00364D5E" w14:paraId="46713DC1" w14:textId="77777777"/>
        </w:tc>
        <w:tc>
          <w:tcPr>
            <w:tcW w:w="1404" w:type="dxa"/>
            <w:vMerge/>
            <w:tcMar/>
          </w:tcPr>
          <w:p w:rsidRPr="007A3BD3" w:rsidR="00364D5E" w:rsidP="004B4444" w:rsidRDefault="00364D5E" w14:paraId="015AF374" w14:textId="77777777"/>
        </w:tc>
        <w:tc>
          <w:tcPr>
            <w:tcW w:w="1577" w:type="dxa"/>
            <w:vMerge/>
            <w:tcMar/>
          </w:tcPr>
          <w:p w:rsidRPr="007A3BD3" w:rsidR="00364D5E" w:rsidP="004B4444" w:rsidRDefault="00364D5E" w14:paraId="193A508E" w14:textId="77777777"/>
        </w:tc>
        <w:tc>
          <w:tcPr>
            <w:tcW w:w="1264" w:type="dxa"/>
            <w:vMerge/>
            <w:tcMar/>
          </w:tcPr>
          <w:p w:rsidRPr="007A3BD3" w:rsidR="00364D5E" w:rsidP="004B4444" w:rsidRDefault="00364D5E" w14:paraId="6D311FE4" w14:textId="77777777"/>
        </w:tc>
        <w:tc>
          <w:tcPr>
            <w:tcW w:w="1264" w:type="dxa"/>
            <w:vMerge/>
            <w:tcMar/>
          </w:tcPr>
          <w:p w:rsidRPr="007A3BD3" w:rsidR="00364D5E" w:rsidP="004B4444" w:rsidRDefault="00364D5E" w14:paraId="10A15E09" w14:textId="77777777"/>
        </w:tc>
      </w:tr>
      <w:tr w:rsidRPr="007A3BD3" w:rsidR="00364D5E" w:rsidTr="10DE0A77" w14:paraId="05EC9970" w14:textId="77777777">
        <w:trPr>
          <w:gridAfter w:val="1"/>
          <w:wAfter w:w="8" w:type="dxa"/>
          <w:trHeight w:val="300"/>
        </w:trPr>
        <w:tc>
          <w:tcPr>
            <w:tcW w:w="522" w:type="dxa"/>
            <w:tcMar/>
          </w:tcPr>
          <w:p w:rsidRPr="007A3BD3" w:rsidR="00364D5E" w:rsidP="004B4444" w:rsidRDefault="00364D5E" w14:paraId="5B0FF96F" w14:textId="77777777">
            <w:r w:rsidRPr="007A3BD3">
              <w:t>05.</w:t>
            </w:r>
          </w:p>
        </w:tc>
        <w:tc>
          <w:tcPr>
            <w:tcW w:w="2454" w:type="dxa"/>
            <w:tcMar/>
          </w:tcPr>
          <w:p w:rsidRPr="007A3BD3" w:rsidR="00364D5E" w:rsidP="004B4444" w:rsidRDefault="00364D5E" w14:paraId="0EE0F36A" w14:textId="77777777">
            <w:pPr>
              <w:jc w:val="right"/>
            </w:pPr>
            <w:r w:rsidRPr="007A3BD3">
              <w:t>Potvarkiai</w:t>
            </w:r>
          </w:p>
        </w:tc>
        <w:tc>
          <w:tcPr>
            <w:tcW w:w="4890" w:type="dxa"/>
            <w:tcMar/>
          </w:tcPr>
          <w:p w:rsidRPr="007A3BD3" w:rsidR="00364D5E" w:rsidP="004B4444" w:rsidRDefault="00364D5E" w14:paraId="66E6E60C" w14:textId="77777777">
            <w:pPr>
              <w:jc w:val="both"/>
            </w:pPr>
            <w:r w:rsidRPr="007A3BD3">
              <w:t>1. Bendrovės vidiniai potvarkiai, kuriais yra patvirtinama projektinė dokumentacija (PP, TDP).</w:t>
            </w:r>
          </w:p>
        </w:tc>
        <w:tc>
          <w:tcPr>
            <w:tcW w:w="1264" w:type="dxa"/>
            <w:vMerge/>
            <w:tcMar/>
          </w:tcPr>
          <w:p w:rsidRPr="007A3BD3" w:rsidR="00364D5E" w:rsidP="004B4444" w:rsidRDefault="00364D5E" w14:paraId="43145192" w14:textId="77777777"/>
        </w:tc>
        <w:tc>
          <w:tcPr>
            <w:tcW w:w="1404" w:type="dxa"/>
            <w:vMerge/>
            <w:tcMar/>
          </w:tcPr>
          <w:p w:rsidRPr="007A3BD3" w:rsidR="00364D5E" w:rsidP="004B4444" w:rsidRDefault="00364D5E" w14:paraId="7D8A2780" w14:textId="77777777"/>
        </w:tc>
        <w:tc>
          <w:tcPr>
            <w:tcW w:w="1577" w:type="dxa"/>
            <w:vMerge/>
            <w:tcMar/>
          </w:tcPr>
          <w:p w:rsidRPr="007A3BD3" w:rsidR="00364D5E" w:rsidP="004B4444" w:rsidRDefault="00364D5E" w14:paraId="381A550F" w14:textId="77777777"/>
        </w:tc>
        <w:tc>
          <w:tcPr>
            <w:tcW w:w="1264" w:type="dxa"/>
            <w:vMerge/>
            <w:tcMar/>
          </w:tcPr>
          <w:p w:rsidRPr="007A3BD3" w:rsidR="00364D5E" w:rsidP="004B4444" w:rsidRDefault="00364D5E" w14:paraId="653DE827" w14:textId="77777777"/>
        </w:tc>
        <w:tc>
          <w:tcPr>
            <w:tcW w:w="1264" w:type="dxa"/>
            <w:vMerge/>
            <w:tcMar/>
          </w:tcPr>
          <w:p w:rsidRPr="007A3BD3" w:rsidR="00364D5E" w:rsidP="004B4444" w:rsidRDefault="00364D5E" w14:paraId="130019DB" w14:textId="77777777"/>
        </w:tc>
      </w:tr>
      <w:tr w:rsidRPr="007A3BD3" w:rsidR="00364D5E" w:rsidTr="10DE0A77" w14:paraId="155F7F58" w14:textId="77777777">
        <w:trPr>
          <w:gridAfter w:val="1"/>
          <w:wAfter w:w="8" w:type="dxa"/>
          <w:trHeight w:val="300"/>
        </w:trPr>
        <w:tc>
          <w:tcPr>
            <w:tcW w:w="522" w:type="dxa"/>
            <w:tcMar/>
          </w:tcPr>
          <w:p w:rsidRPr="007A3BD3" w:rsidR="00364D5E" w:rsidP="004B4444" w:rsidRDefault="00364D5E" w14:paraId="60C71DF9" w14:textId="77777777">
            <w:r w:rsidRPr="007A3BD3">
              <w:t>06.</w:t>
            </w:r>
          </w:p>
        </w:tc>
        <w:tc>
          <w:tcPr>
            <w:tcW w:w="2454" w:type="dxa"/>
            <w:tcMar/>
          </w:tcPr>
          <w:p w:rsidRPr="007A3BD3" w:rsidR="00364D5E" w:rsidP="004B4444" w:rsidRDefault="00364D5E" w14:paraId="51D5D3D0" w14:textId="77777777">
            <w:pPr>
              <w:jc w:val="right"/>
            </w:pPr>
            <w:r w:rsidRPr="007A3BD3">
              <w:t>Kita</w:t>
            </w:r>
          </w:p>
        </w:tc>
        <w:tc>
          <w:tcPr>
            <w:tcW w:w="4890" w:type="dxa"/>
            <w:tcMar/>
          </w:tcPr>
          <w:p w:rsidRPr="007A3BD3" w:rsidR="00364D5E" w:rsidP="004B4444" w:rsidRDefault="00364D5E" w14:paraId="132BC428" w14:textId="77777777">
            <w:pPr>
              <w:jc w:val="both"/>
            </w:pPr>
            <w:r w:rsidRPr="006E6148">
              <w:t xml:space="preserve">Išsaugomas oficialus susirašinėjimas (siunčiami ir gaunami raštai) </w:t>
            </w:r>
            <w:r w:rsidRPr="007A3BD3">
              <w:t xml:space="preserve">paslaugų teikėjais pagal kitas sudarytas projekto sutartis (pvz. su CPVA dėl finansavimo ir pan.). </w:t>
            </w:r>
            <w:r w:rsidRPr="006E6148">
              <w:t>Katalogas viduje išskaidytas į du pakatalogius:</w:t>
            </w:r>
            <w:r w:rsidRPr="007A3BD3">
              <w:t xml:space="preserve"> Gaunami ir </w:t>
            </w:r>
            <w:proofErr w:type="spellStart"/>
            <w:r w:rsidRPr="007A3BD3">
              <w:t>Siunciami</w:t>
            </w:r>
            <w:proofErr w:type="spellEnd"/>
            <w:r w:rsidRPr="007A3BD3">
              <w:t>. Šiuose pakatalogiuose saugomai informacijai taikomi analogiški reikalavimai kaip ir „</w:t>
            </w:r>
            <w:proofErr w:type="spellStart"/>
            <w:r w:rsidRPr="007A3BD3">
              <w:t>Rastai_Projekt</w:t>
            </w:r>
            <w:proofErr w:type="spellEnd"/>
            <w:r w:rsidRPr="007A3BD3">
              <w:t>“ katalogui (žr. aprašymą aukščiau 5.01).</w:t>
            </w:r>
          </w:p>
        </w:tc>
        <w:tc>
          <w:tcPr>
            <w:tcW w:w="1264" w:type="dxa"/>
            <w:vMerge/>
            <w:tcMar/>
          </w:tcPr>
          <w:p w:rsidRPr="007A3BD3" w:rsidR="00364D5E" w:rsidP="004B4444" w:rsidRDefault="00364D5E" w14:paraId="1110F419" w14:textId="77777777"/>
        </w:tc>
        <w:tc>
          <w:tcPr>
            <w:tcW w:w="1404" w:type="dxa"/>
            <w:vMerge/>
            <w:tcMar/>
          </w:tcPr>
          <w:p w:rsidRPr="007A3BD3" w:rsidR="00364D5E" w:rsidP="004B4444" w:rsidRDefault="00364D5E" w14:paraId="52711416" w14:textId="77777777"/>
        </w:tc>
        <w:tc>
          <w:tcPr>
            <w:tcW w:w="1577" w:type="dxa"/>
            <w:vMerge/>
            <w:tcMar/>
          </w:tcPr>
          <w:p w:rsidRPr="007A3BD3" w:rsidR="00364D5E" w:rsidP="004B4444" w:rsidRDefault="00364D5E" w14:paraId="571C61E3" w14:textId="77777777"/>
        </w:tc>
        <w:tc>
          <w:tcPr>
            <w:tcW w:w="1264" w:type="dxa"/>
            <w:vMerge/>
            <w:tcMar/>
          </w:tcPr>
          <w:p w:rsidRPr="007A3BD3" w:rsidR="00364D5E" w:rsidP="004B4444" w:rsidRDefault="00364D5E" w14:paraId="76E42FC2" w14:textId="77777777"/>
        </w:tc>
        <w:tc>
          <w:tcPr>
            <w:tcW w:w="1264" w:type="dxa"/>
            <w:vMerge/>
            <w:tcMar/>
          </w:tcPr>
          <w:p w:rsidRPr="007A3BD3" w:rsidR="00364D5E" w:rsidP="004B4444" w:rsidRDefault="00364D5E" w14:paraId="2B090DB4" w14:textId="77777777"/>
        </w:tc>
      </w:tr>
      <w:tr w:rsidRPr="007A3BD3" w:rsidR="00364D5E" w:rsidTr="10DE0A77" w14:paraId="07F42DE1" w14:textId="77777777">
        <w:trPr>
          <w:gridAfter w:val="1"/>
          <w:wAfter w:w="8" w:type="dxa"/>
          <w:trHeight w:val="300"/>
        </w:trPr>
        <w:tc>
          <w:tcPr>
            <w:tcW w:w="522" w:type="dxa"/>
            <w:tcMar/>
          </w:tcPr>
          <w:p w:rsidRPr="007A3BD3" w:rsidR="00364D5E" w:rsidP="004B4444" w:rsidRDefault="00364D5E" w14:paraId="0BA51B5A" w14:textId="77777777">
            <w:pPr>
              <w:rPr>
                <w:b/>
                <w:bCs/>
              </w:rPr>
            </w:pPr>
            <w:r w:rsidRPr="007A3BD3">
              <w:rPr>
                <w:b/>
                <w:bCs/>
              </w:rPr>
              <w:t>6.</w:t>
            </w:r>
          </w:p>
        </w:tc>
        <w:tc>
          <w:tcPr>
            <w:tcW w:w="14117" w:type="dxa"/>
            <w:gridSpan w:val="7"/>
            <w:tcMar/>
          </w:tcPr>
          <w:p w:rsidRPr="007A3BD3" w:rsidR="00364D5E" w:rsidP="004B4444" w:rsidRDefault="00364D5E" w14:paraId="58171101" w14:textId="77777777">
            <w:pPr>
              <w:rPr>
                <w:b/>
                <w:bCs/>
              </w:rPr>
            </w:pPr>
            <w:r w:rsidRPr="007A3BD3">
              <w:rPr>
                <w:b/>
                <w:bCs/>
              </w:rPr>
              <w:t>Atliktu darbu aktai</w:t>
            </w:r>
          </w:p>
        </w:tc>
      </w:tr>
      <w:tr w:rsidRPr="007A3BD3" w:rsidR="00364D5E" w:rsidTr="10DE0A77" w14:paraId="028BBA55" w14:textId="77777777">
        <w:trPr>
          <w:gridAfter w:val="1"/>
          <w:wAfter w:w="8" w:type="dxa"/>
          <w:trHeight w:val="300"/>
        </w:trPr>
        <w:tc>
          <w:tcPr>
            <w:tcW w:w="522" w:type="dxa"/>
            <w:tcMar/>
          </w:tcPr>
          <w:p w:rsidRPr="007A3BD3" w:rsidR="00364D5E" w:rsidP="004B4444" w:rsidRDefault="00364D5E" w14:paraId="3D90D466" w14:textId="77777777">
            <w:r w:rsidRPr="007A3BD3">
              <w:t>01.</w:t>
            </w:r>
          </w:p>
        </w:tc>
        <w:tc>
          <w:tcPr>
            <w:tcW w:w="2454" w:type="dxa"/>
            <w:tcMar/>
          </w:tcPr>
          <w:p w:rsidRPr="007A3BD3" w:rsidR="00364D5E" w:rsidP="004B4444" w:rsidRDefault="00364D5E" w14:paraId="783127B7" w14:textId="77777777">
            <w:pPr>
              <w:jc w:val="right"/>
            </w:pPr>
            <w:r w:rsidRPr="007A3BD3">
              <w:t>Projektavimas</w:t>
            </w:r>
          </w:p>
        </w:tc>
        <w:tc>
          <w:tcPr>
            <w:tcW w:w="4890" w:type="dxa"/>
            <w:tcMar/>
          </w:tcPr>
          <w:p w:rsidRPr="007A3BD3" w:rsidR="00364D5E" w:rsidP="004B4444" w:rsidRDefault="00364D5E" w14:paraId="10CD8F72" w14:textId="77777777">
            <w:pPr>
              <w:jc w:val="both"/>
            </w:pPr>
            <w:r w:rsidRPr="007A3BD3">
              <w:t>1. Darbų perdavimo – priėmimo aktai pagal projektavimo sutartį.</w:t>
            </w:r>
          </w:p>
        </w:tc>
        <w:tc>
          <w:tcPr>
            <w:tcW w:w="1264" w:type="dxa"/>
            <w:vMerge w:val="restart"/>
            <w:tcMar/>
          </w:tcPr>
          <w:p w:rsidRPr="007A3BD3" w:rsidR="00364D5E" w:rsidP="004B4444" w:rsidRDefault="00364D5E" w14:paraId="3904B48C" w14:textId="77777777">
            <w:r w:rsidRPr="007A3BD3">
              <w:t>Pilnos skaitymo ir redagavimo teisės</w:t>
            </w:r>
          </w:p>
        </w:tc>
        <w:tc>
          <w:tcPr>
            <w:tcW w:w="1404" w:type="dxa"/>
            <w:vMerge w:val="restart"/>
            <w:tcMar/>
          </w:tcPr>
          <w:p w:rsidRPr="007A3BD3" w:rsidR="00364D5E" w:rsidP="004B4444" w:rsidRDefault="00364D5E" w14:paraId="048F382E" w14:textId="77777777">
            <w:r>
              <w:t>Skaitymo teisės</w:t>
            </w:r>
          </w:p>
        </w:tc>
        <w:tc>
          <w:tcPr>
            <w:tcW w:w="1577" w:type="dxa"/>
            <w:vMerge w:val="restart"/>
            <w:tcMar/>
          </w:tcPr>
          <w:p w:rsidRPr="007A3BD3" w:rsidR="00364D5E" w:rsidP="004B4444" w:rsidRDefault="00364D5E" w14:paraId="056ADD9C" w14:textId="77777777">
            <w:r>
              <w:t>-</w:t>
            </w:r>
          </w:p>
        </w:tc>
        <w:tc>
          <w:tcPr>
            <w:tcW w:w="1264" w:type="dxa"/>
            <w:vMerge w:val="restart"/>
            <w:tcMar/>
          </w:tcPr>
          <w:p w:rsidRPr="007A3BD3" w:rsidR="00364D5E" w:rsidP="004B4444" w:rsidRDefault="00364D5E" w14:paraId="6FC4532E" w14:textId="77777777">
            <w:r>
              <w:t>-</w:t>
            </w:r>
          </w:p>
        </w:tc>
        <w:tc>
          <w:tcPr>
            <w:tcW w:w="1264" w:type="dxa"/>
            <w:vMerge w:val="restart"/>
            <w:tcMar/>
          </w:tcPr>
          <w:p w:rsidRPr="007A3BD3" w:rsidR="00364D5E" w:rsidP="004B4444" w:rsidRDefault="00364D5E" w14:paraId="59B7FDAD" w14:textId="77777777">
            <w:r>
              <w:t>-</w:t>
            </w:r>
          </w:p>
        </w:tc>
      </w:tr>
      <w:tr w:rsidRPr="007A3BD3" w:rsidR="00364D5E" w:rsidTr="10DE0A77" w14:paraId="5B01788A" w14:textId="77777777">
        <w:trPr>
          <w:gridAfter w:val="1"/>
          <w:wAfter w:w="8" w:type="dxa"/>
          <w:trHeight w:val="300"/>
        </w:trPr>
        <w:tc>
          <w:tcPr>
            <w:tcW w:w="522" w:type="dxa"/>
            <w:tcMar/>
          </w:tcPr>
          <w:p w:rsidRPr="007A3BD3" w:rsidR="00364D5E" w:rsidP="004B4444" w:rsidRDefault="00364D5E" w14:paraId="4577F23F" w14:textId="77777777">
            <w:r w:rsidRPr="007A3BD3">
              <w:t>02.</w:t>
            </w:r>
          </w:p>
        </w:tc>
        <w:tc>
          <w:tcPr>
            <w:tcW w:w="2454" w:type="dxa"/>
            <w:tcMar/>
          </w:tcPr>
          <w:p w:rsidRPr="007A3BD3" w:rsidR="00364D5E" w:rsidP="004B4444" w:rsidRDefault="00364D5E" w14:paraId="25952A8A" w14:textId="77777777">
            <w:pPr>
              <w:jc w:val="right"/>
            </w:pPr>
            <w:r w:rsidRPr="007A3BD3">
              <w:t>Ekspertize</w:t>
            </w:r>
          </w:p>
        </w:tc>
        <w:tc>
          <w:tcPr>
            <w:tcW w:w="4890" w:type="dxa"/>
            <w:tcMar/>
          </w:tcPr>
          <w:p w:rsidRPr="007A3BD3" w:rsidR="00364D5E" w:rsidP="004B4444" w:rsidRDefault="00364D5E" w14:paraId="668DBDD5" w14:textId="77777777">
            <w:pPr>
              <w:jc w:val="both"/>
            </w:pPr>
            <w:r w:rsidRPr="007A3BD3">
              <w:t>1. Darbų perdavimo – priėmimo aktai pagal ekspertizės sutartį.</w:t>
            </w:r>
          </w:p>
        </w:tc>
        <w:tc>
          <w:tcPr>
            <w:tcW w:w="1264" w:type="dxa"/>
            <w:vMerge/>
            <w:tcMar/>
          </w:tcPr>
          <w:p w:rsidRPr="007A3BD3" w:rsidR="00364D5E" w:rsidP="004B4444" w:rsidRDefault="00364D5E" w14:paraId="66B87C14" w14:textId="77777777"/>
        </w:tc>
        <w:tc>
          <w:tcPr>
            <w:tcW w:w="1404" w:type="dxa"/>
            <w:vMerge/>
            <w:tcMar/>
          </w:tcPr>
          <w:p w:rsidRPr="007A3BD3" w:rsidR="00364D5E" w:rsidP="004B4444" w:rsidRDefault="00364D5E" w14:paraId="4E7CF417" w14:textId="77777777"/>
        </w:tc>
        <w:tc>
          <w:tcPr>
            <w:tcW w:w="1577" w:type="dxa"/>
            <w:vMerge/>
            <w:tcMar/>
          </w:tcPr>
          <w:p w:rsidRPr="007A3BD3" w:rsidR="00364D5E" w:rsidP="004B4444" w:rsidRDefault="00364D5E" w14:paraId="2AACF49E" w14:textId="77777777"/>
        </w:tc>
        <w:tc>
          <w:tcPr>
            <w:tcW w:w="1264" w:type="dxa"/>
            <w:vMerge/>
            <w:tcMar/>
          </w:tcPr>
          <w:p w:rsidRPr="007A3BD3" w:rsidR="00364D5E" w:rsidP="004B4444" w:rsidRDefault="00364D5E" w14:paraId="48311835" w14:textId="77777777"/>
        </w:tc>
        <w:tc>
          <w:tcPr>
            <w:tcW w:w="1264" w:type="dxa"/>
            <w:vMerge/>
            <w:tcMar/>
          </w:tcPr>
          <w:p w:rsidRPr="007A3BD3" w:rsidR="00364D5E" w:rsidP="004B4444" w:rsidRDefault="00364D5E" w14:paraId="1E7A75AF" w14:textId="77777777"/>
        </w:tc>
      </w:tr>
      <w:tr w:rsidRPr="007A3BD3" w:rsidR="00364D5E" w:rsidTr="10DE0A77" w14:paraId="3CAB9B95" w14:textId="77777777">
        <w:trPr>
          <w:gridAfter w:val="1"/>
          <w:wAfter w:w="8" w:type="dxa"/>
          <w:trHeight w:val="300"/>
        </w:trPr>
        <w:tc>
          <w:tcPr>
            <w:tcW w:w="522" w:type="dxa"/>
            <w:tcMar/>
          </w:tcPr>
          <w:p w:rsidRPr="007A3BD3" w:rsidR="00364D5E" w:rsidP="004B4444" w:rsidRDefault="00364D5E" w14:paraId="627A2849" w14:textId="77777777">
            <w:r w:rsidRPr="007A3BD3">
              <w:t>03.</w:t>
            </w:r>
          </w:p>
        </w:tc>
        <w:tc>
          <w:tcPr>
            <w:tcW w:w="2454" w:type="dxa"/>
            <w:tcMar/>
          </w:tcPr>
          <w:p w:rsidRPr="007A3BD3" w:rsidR="00364D5E" w:rsidP="004B4444" w:rsidRDefault="00364D5E" w14:paraId="036876C7" w14:textId="77777777">
            <w:pPr>
              <w:jc w:val="right"/>
            </w:pPr>
            <w:r w:rsidRPr="007A3BD3">
              <w:t>Ranga</w:t>
            </w:r>
          </w:p>
        </w:tc>
        <w:tc>
          <w:tcPr>
            <w:tcW w:w="4890" w:type="dxa"/>
            <w:tcMar/>
          </w:tcPr>
          <w:p w:rsidRPr="007A3BD3" w:rsidR="00364D5E" w:rsidP="004B4444" w:rsidRDefault="00364D5E" w14:paraId="59A1663D" w14:textId="77777777">
            <w:pPr>
              <w:jc w:val="both"/>
            </w:pPr>
            <w:r w:rsidRPr="007A3BD3">
              <w:t>1. Darbų perdavimo – priėmimo aktai pagal rangos sutartį (įskaitant ir tuos atvejus, kai yra sudaryta sutartis iki rakto).</w:t>
            </w:r>
          </w:p>
        </w:tc>
        <w:tc>
          <w:tcPr>
            <w:tcW w:w="1264" w:type="dxa"/>
            <w:vMerge/>
            <w:tcMar/>
          </w:tcPr>
          <w:p w:rsidRPr="007A3BD3" w:rsidR="00364D5E" w:rsidP="004B4444" w:rsidRDefault="00364D5E" w14:paraId="1FDC29F9" w14:textId="77777777"/>
        </w:tc>
        <w:tc>
          <w:tcPr>
            <w:tcW w:w="1404" w:type="dxa"/>
            <w:vMerge/>
            <w:tcMar/>
          </w:tcPr>
          <w:p w:rsidRPr="007A3BD3" w:rsidR="00364D5E" w:rsidP="004B4444" w:rsidRDefault="00364D5E" w14:paraId="5C42F9F1" w14:textId="77777777"/>
        </w:tc>
        <w:tc>
          <w:tcPr>
            <w:tcW w:w="1577" w:type="dxa"/>
            <w:vMerge/>
            <w:tcMar/>
          </w:tcPr>
          <w:p w:rsidRPr="007A3BD3" w:rsidR="00364D5E" w:rsidP="004B4444" w:rsidRDefault="00364D5E" w14:paraId="107B6D24" w14:textId="77777777"/>
        </w:tc>
        <w:tc>
          <w:tcPr>
            <w:tcW w:w="1264" w:type="dxa"/>
            <w:vMerge/>
            <w:tcMar/>
          </w:tcPr>
          <w:p w:rsidRPr="007A3BD3" w:rsidR="00364D5E" w:rsidP="004B4444" w:rsidRDefault="00364D5E" w14:paraId="6A16C8B4" w14:textId="77777777"/>
        </w:tc>
        <w:tc>
          <w:tcPr>
            <w:tcW w:w="1264" w:type="dxa"/>
            <w:vMerge/>
            <w:tcMar/>
          </w:tcPr>
          <w:p w:rsidRPr="007A3BD3" w:rsidR="00364D5E" w:rsidP="004B4444" w:rsidRDefault="00364D5E" w14:paraId="071E9E4D" w14:textId="77777777"/>
        </w:tc>
      </w:tr>
      <w:tr w:rsidRPr="007A3BD3" w:rsidR="00364D5E" w:rsidTr="10DE0A77" w14:paraId="3C4FDE1D" w14:textId="77777777">
        <w:trPr>
          <w:gridAfter w:val="1"/>
          <w:wAfter w:w="8" w:type="dxa"/>
          <w:trHeight w:val="300"/>
        </w:trPr>
        <w:tc>
          <w:tcPr>
            <w:tcW w:w="522" w:type="dxa"/>
            <w:tcMar/>
          </w:tcPr>
          <w:p w:rsidRPr="007A3BD3" w:rsidR="00364D5E" w:rsidP="004B4444" w:rsidRDefault="00364D5E" w14:paraId="1E7C7208" w14:textId="77777777">
            <w:r w:rsidRPr="007A3BD3">
              <w:t>04.</w:t>
            </w:r>
          </w:p>
        </w:tc>
        <w:tc>
          <w:tcPr>
            <w:tcW w:w="2454" w:type="dxa"/>
            <w:tcMar/>
          </w:tcPr>
          <w:p w:rsidRPr="007A3BD3" w:rsidR="00364D5E" w:rsidP="004B4444" w:rsidRDefault="00364D5E" w14:paraId="272F5AA6" w14:textId="77777777">
            <w:pPr>
              <w:jc w:val="right"/>
            </w:pPr>
            <w:r w:rsidRPr="007A3BD3">
              <w:t>Kita</w:t>
            </w:r>
          </w:p>
        </w:tc>
        <w:tc>
          <w:tcPr>
            <w:tcW w:w="4890" w:type="dxa"/>
            <w:tcMar/>
          </w:tcPr>
          <w:p w:rsidRPr="007A3BD3" w:rsidR="00364D5E" w:rsidP="004B4444" w:rsidRDefault="00364D5E" w14:paraId="5EB55F8E" w14:textId="77777777">
            <w:pPr>
              <w:jc w:val="both"/>
            </w:pPr>
            <w:r w:rsidRPr="007A3BD3">
              <w:t>1. Darbų perdavimo – priėmimo aktai pagal kitas sudarytas projekto sutartis.</w:t>
            </w:r>
          </w:p>
        </w:tc>
        <w:tc>
          <w:tcPr>
            <w:tcW w:w="1264" w:type="dxa"/>
            <w:vMerge/>
            <w:tcMar/>
          </w:tcPr>
          <w:p w:rsidRPr="007A3BD3" w:rsidR="00364D5E" w:rsidP="004B4444" w:rsidRDefault="00364D5E" w14:paraId="6F1FAED6" w14:textId="77777777"/>
        </w:tc>
        <w:tc>
          <w:tcPr>
            <w:tcW w:w="1404" w:type="dxa"/>
            <w:vMerge/>
            <w:tcMar/>
          </w:tcPr>
          <w:p w:rsidRPr="007A3BD3" w:rsidR="00364D5E" w:rsidP="004B4444" w:rsidRDefault="00364D5E" w14:paraId="2D83494B" w14:textId="77777777"/>
        </w:tc>
        <w:tc>
          <w:tcPr>
            <w:tcW w:w="1577" w:type="dxa"/>
            <w:vMerge/>
            <w:tcMar/>
          </w:tcPr>
          <w:p w:rsidRPr="007A3BD3" w:rsidR="00364D5E" w:rsidP="004B4444" w:rsidRDefault="00364D5E" w14:paraId="209F9E56" w14:textId="77777777"/>
        </w:tc>
        <w:tc>
          <w:tcPr>
            <w:tcW w:w="1264" w:type="dxa"/>
            <w:vMerge/>
            <w:tcMar/>
          </w:tcPr>
          <w:p w:rsidRPr="007A3BD3" w:rsidR="00364D5E" w:rsidP="004B4444" w:rsidRDefault="00364D5E" w14:paraId="268A05C9" w14:textId="77777777"/>
        </w:tc>
        <w:tc>
          <w:tcPr>
            <w:tcW w:w="1264" w:type="dxa"/>
            <w:vMerge/>
            <w:tcMar/>
          </w:tcPr>
          <w:p w:rsidRPr="007A3BD3" w:rsidR="00364D5E" w:rsidP="004B4444" w:rsidRDefault="00364D5E" w14:paraId="180CC0DF" w14:textId="77777777"/>
        </w:tc>
      </w:tr>
      <w:tr w:rsidRPr="007A3BD3" w:rsidR="00364D5E" w:rsidTr="10DE0A77" w14:paraId="1617AB08" w14:textId="77777777">
        <w:trPr>
          <w:gridAfter w:val="1"/>
          <w:wAfter w:w="8" w:type="dxa"/>
          <w:trHeight w:val="300"/>
        </w:trPr>
        <w:tc>
          <w:tcPr>
            <w:tcW w:w="522" w:type="dxa"/>
            <w:tcMar/>
          </w:tcPr>
          <w:p w:rsidRPr="007A3BD3" w:rsidR="00364D5E" w:rsidP="004B4444" w:rsidRDefault="00364D5E" w14:paraId="5F08D3BA" w14:textId="77777777">
            <w:pPr>
              <w:rPr>
                <w:b/>
                <w:bCs/>
              </w:rPr>
            </w:pPr>
            <w:r w:rsidRPr="007A3BD3">
              <w:rPr>
                <w:b/>
                <w:bCs/>
              </w:rPr>
              <w:t>7.</w:t>
            </w:r>
          </w:p>
        </w:tc>
        <w:tc>
          <w:tcPr>
            <w:tcW w:w="14117" w:type="dxa"/>
            <w:gridSpan w:val="7"/>
            <w:tcMar/>
          </w:tcPr>
          <w:p w:rsidRPr="007A3BD3" w:rsidR="00364D5E" w:rsidP="004B4444" w:rsidRDefault="00364D5E" w14:paraId="70AF7490" w14:textId="77777777">
            <w:pPr>
              <w:rPr>
                <w:b/>
                <w:bCs/>
              </w:rPr>
            </w:pPr>
            <w:r w:rsidRPr="007A3BD3">
              <w:rPr>
                <w:b/>
                <w:bCs/>
              </w:rPr>
              <w:t xml:space="preserve">Projektavimas </w:t>
            </w:r>
          </w:p>
        </w:tc>
      </w:tr>
      <w:tr w:rsidRPr="007A3BD3" w:rsidR="00364D5E" w:rsidTr="10DE0A77" w14:paraId="6EA47C58" w14:textId="77777777">
        <w:trPr>
          <w:gridAfter w:val="1"/>
          <w:wAfter w:w="8" w:type="dxa"/>
          <w:trHeight w:val="300"/>
        </w:trPr>
        <w:tc>
          <w:tcPr>
            <w:tcW w:w="522" w:type="dxa"/>
            <w:tcMar/>
          </w:tcPr>
          <w:p w:rsidRPr="007A3BD3" w:rsidR="00364D5E" w:rsidP="004B4444" w:rsidRDefault="00364D5E" w14:paraId="250908FB" w14:textId="77777777">
            <w:r w:rsidRPr="007A3BD3">
              <w:t>01.</w:t>
            </w:r>
          </w:p>
        </w:tc>
        <w:tc>
          <w:tcPr>
            <w:tcW w:w="2454" w:type="dxa"/>
            <w:tcMar/>
          </w:tcPr>
          <w:p w:rsidRPr="007A3BD3" w:rsidR="00364D5E" w:rsidP="004B4444" w:rsidRDefault="00364D5E" w14:paraId="66AA4C10" w14:textId="77777777">
            <w:pPr>
              <w:jc w:val="right"/>
            </w:pPr>
            <w:r w:rsidRPr="007A3BD3">
              <w:t>Susitikimu protokolai</w:t>
            </w:r>
          </w:p>
        </w:tc>
        <w:tc>
          <w:tcPr>
            <w:tcW w:w="4890" w:type="dxa"/>
            <w:tcMar/>
          </w:tcPr>
          <w:p w:rsidRPr="007A3BD3" w:rsidR="00364D5E" w:rsidP="004B4444" w:rsidRDefault="00364D5E" w14:paraId="2E34FB93" w14:textId="77777777">
            <w:pPr>
              <w:jc w:val="both"/>
            </w:pPr>
            <w:r w:rsidRPr="007A3BD3">
              <w:t>1. Vidinių susitikimų su projekto komanda protokolai;</w:t>
            </w:r>
          </w:p>
          <w:p w:rsidRPr="007A3BD3" w:rsidR="00364D5E" w:rsidP="004B4444" w:rsidRDefault="00364D5E" w14:paraId="41A3F03F" w14:textId="77777777">
            <w:pPr>
              <w:jc w:val="both"/>
            </w:pPr>
            <w:r w:rsidRPr="007A3BD3">
              <w:t>2. Susitikimų su projektuotoju protokolai.</w:t>
            </w:r>
          </w:p>
        </w:tc>
        <w:tc>
          <w:tcPr>
            <w:tcW w:w="1264" w:type="dxa"/>
            <w:vMerge w:val="restart"/>
            <w:tcMar/>
          </w:tcPr>
          <w:p w:rsidRPr="007A3BD3" w:rsidR="00364D5E" w:rsidP="004B4444" w:rsidRDefault="00364D5E" w14:paraId="4944836B" w14:textId="77777777">
            <w:r>
              <w:t xml:space="preserve"> </w:t>
            </w:r>
            <w:r w:rsidRPr="007A3BD3">
              <w:t>Pilnos skaitymo ir redagavimo teisės</w:t>
            </w:r>
          </w:p>
        </w:tc>
        <w:tc>
          <w:tcPr>
            <w:tcW w:w="1404" w:type="dxa"/>
            <w:vMerge w:val="restart"/>
            <w:tcMar/>
          </w:tcPr>
          <w:p w:rsidRPr="007A3BD3" w:rsidR="00364D5E" w:rsidP="004B4444" w:rsidRDefault="00364D5E" w14:paraId="6472743D" w14:textId="77777777">
            <w:r w:rsidRPr="007A3BD3">
              <w:t>Pilnos skaitymo ir redagavimo teisės</w:t>
            </w:r>
            <w:r>
              <w:t xml:space="preserve"> visiems nurodytiems</w:t>
            </w:r>
          </w:p>
        </w:tc>
        <w:tc>
          <w:tcPr>
            <w:tcW w:w="1577" w:type="dxa"/>
            <w:vMerge w:val="restart"/>
            <w:tcMar/>
          </w:tcPr>
          <w:p w:rsidRPr="007A3BD3" w:rsidR="00364D5E" w:rsidP="004B4444" w:rsidRDefault="00364D5E" w14:paraId="15E2363C" w14:textId="77777777">
            <w:r w:rsidRPr="007A3BD3">
              <w:t>Pilnos skaitymo ir redagavimo teisės</w:t>
            </w:r>
          </w:p>
        </w:tc>
        <w:tc>
          <w:tcPr>
            <w:tcW w:w="1264" w:type="dxa"/>
            <w:vMerge w:val="restart"/>
            <w:tcMar/>
          </w:tcPr>
          <w:p w:rsidRPr="007A3BD3" w:rsidR="00364D5E" w:rsidP="004B4444" w:rsidRDefault="00364D5E" w14:paraId="224748C2" w14:textId="77777777">
            <w:r>
              <w:t>-</w:t>
            </w:r>
          </w:p>
        </w:tc>
        <w:tc>
          <w:tcPr>
            <w:tcW w:w="1264" w:type="dxa"/>
            <w:vMerge w:val="restart"/>
            <w:tcMar/>
          </w:tcPr>
          <w:p w:rsidRPr="007A3BD3" w:rsidR="00364D5E" w:rsidP="004B4444" w:rsidRDefault="00364D5E" w14:paraId="23BEED5B" w14:textId="77777777">
            <w:r>
              <w:t>-</w:t>
            </w:r>
          </w:p>
        </w:tc>
      </w:tr>
      <w:tr w:rsidRPr="007A3BD3" w:rsidR="00364D5E" w:rsidTr="10DE0A77" w14:paraId="082664CB" w14:textId="77777777">
        <w:trPr>
          <w:gridAfter w:val="1"/>
          <w:wAfter w:w="8" w:type="dxa"/>
          <w:trHeight w:val="300"/>
        </w:trPr>
        <w:tc>
          <w:tcPr>
            <w:tcW w:w="522" w:type="dxa"/>
            <w:tcMar/>
          </w:tcPr>
          <w:p w:rsidRPr="007A3BD3" w:rsidR="00364D5E" w:rsidP="004B4444" w:rsidRDefault="00364D5E" w14:paraId="37433654" w14:textId="77777777">
            <w:r w:rsidRPr="007A3BD3">
              <w:t>02.</w:t>
            </w:r>
          </w:p>
        </w:tc>
        <w:tc>
          <w:tcPr>
            <w:tcW w:w="2454" w:type="dxa"/>
            <w:tcMar/>
          </w:tcPr>
          <w:p w:rsidRPr="007A3BD3" w:rsidR="00364D5E" w:rsidP="004B4444" w:rsidRDefault="00364D5E" w14:paraId="2887FFD2" w14:textId="77777777">
            <w:pPr>
              <w:jc w:val="right"/>
            </w:pPr>
            <w:r w:rsidRPr="007A3BD3">
              <w:t>Ataskaitos</w:t>
            </w:r>
          </w:p>
        </w:tc>
        <w:tc>
          <w:tcPr>
            <w:tcW w:w="4890" w:type="dxa"/>
            <w:tcMar/>
          </w:tcPr>
          <w:p w:rsidRPr="007A3BD3" w:rsidR="00364D5E" w:rsidP="004B4444" w:rsidRDefault="00364D5E" w14:paraId="046DE3D3" w14:textId="77777777">
            <w:pPr>
              <w:jc w:val="both"/>
            </w:pPr>
            <w:r w:rsidRPr="007A3BD3">
              <w:t>1. Projektuotojo pateiktos veiklos ataskaitos (teikiamos pagal sutartį).</w:t>
            </w:r>
          </w:p>
        </w:tc>
        <w:tc>
          <w:tcPr>
            <w:tcW w:w="1264" w:type="dxa"/>
            <w:vMerge/>
            <w:tcMar/>
          </w:tcPr>
          <w:p w:rsidRPr="007A3BD3" w:rsidR="00364D5E" w:rsidP="004B4444" w:rsidRDefault="00364D5E" w14:paraId="06C9C28A" w14:textId="77777777"/>
        </w:tc>
        <w:tc>
          <w:tcPr>
            <w:tcW w:w="1404" w:type="dxa"/>
            <w:vMerge/>
            <w:tcMar/>
          </w:tcPr>
          <w:p w:rsidRPr="007A3BD3" w:rsidR="00364D5E" w:rsidP="004B4444" w:rsidRDefault="00364D5E" w14:paraId="0538D40B" w14:textId="77777777"/>
        </w:tc>
        <w:tc>
          <w:tcPr>
            <w:tcW w:w="1577" w:type="dxa"/>
            <w:vMerge/>
            <w:tcMar/>
          </w:tcPr>
          <w:p w:rsidRPr="007A3BD3" w:rsidR="00364D5E" w:rsidP="004B4444" w:rsidRDefault="00364D5E" w14:paraId="702B6E67" w14:textId="77777777"/>
        </w:tc>
        <w:tc>
          <w:tcPr>
            <w:tcW w:w="1264" w:type="dxa"/>
            <w:vMerge/>
            <w:tcMar/>
          </w:tcPr>
          <w:p w:rsidRPr="007A3BD3" w:rsidR="00364D5E" w:rsidP="004B4444" w:rsidRDefault="00364D5E" w14:paraId="4D375F67" w14:textId="77777777"/>
        </w:tc>
        <w:tc>
          <w:tcPr>
            <w:tcW w:w="1264" w:type="dxa"/>
            <w:vMerge/>
            <w:tcMar/>
          </w:tcPr>
          <w:p w:rsidRPr="007A3BD3" w:rsidR="00364D5E" w:rsidP="004B4444" w:rsidRDefault="00364D5E" w14:paraId="6053C12A" w14:textId="77777777"/>
        </w:tc>
      </w:tr>
      <w:tr w:rsidRPr="007A3BD3" w:rsidR="00364D5E" w:rsidTr="10DE0A77" w14:paraId="4FE2FC19" w14:textId="77777777">
        <w:trPr>
          <w:gridAfter w:val="1"/>
          <w:wAfter w:w="8" w:type="dxa"/>
          <w:trHeight w:val="300"/>
        </w:trPr>
        <w:tc>
          <w:tcPr>
            <w:tcW w:w="522" w:type="dxa"/>
            <w:tcMar/>
          </w:tcPr>
          <w:p w:rsidRPr="007A3BD3" w:rsidR="00364D5E" w:rsidP="004B4444" w:rsidRDefault="00364D5E" w14:paraId="43F56EE0" w14:textId="77777777">
            <w:r w:rsidRPr="007A3BD3">
              <w:t>03.</w:t>
            </w:r>
          </w:p>
        </w:tc>
        <w:tc>
          <w:tcPr>
            <w:tcW w:w="2454" w:type="dxa"/>
            <w:tcMar/>
          </w:tcPr>
          <w:p w:rsidRPr="007A3BD3" w:rsidR="00364D5E" w:rsidP="004B4444" w:rsidRDefault="00364D5E" w14:paraId="39AB6AE1" w14:textId="114185B2">
            <w:pPr>
              <w:jc w:val="right"/>
            </w:pPr>
            <w:r w:rsidR="36376CBE">
              <w:rPr/>
              <w:t>Teritorijų</w:t>
            </w:r>
            <w:r w:rsidR="00364D5E">
              <w:rPr/>
              <w:t xml:space="preserve"> planavimas</w:t>
            </w:r>
          </w:p>
        </w:tc>
        <w:tc>
          <w:tcPr>
            <w:tcW w:w="4890" w:type="dxa"/>
            <w:tcMar/>
          </w:tcPr>
          <w:p w:rsidR="00364D5E" w:rsidP="004B4444" w:rsidRDefault="00364D5E" w14:paraId="00301BF9" w14:textId="77777777">
            <w:pPr>
              <w:jc w:val="both"/>
            </w:pPr>
            <w:r w:rsidRPr="007D28CB">
              <w:t xml:space="preserve">1. </w:t>
            </w:r>
            <w:r>
              <w:t xml:space="preserve">Specialiojo / detaliojo plano bylos dokumentai (išskaidyti pagal planavimo etapus, </w:t>
            </w:r>
            <w:proofErr w:type="spellStart"/>
            <w:r>
              <w:t>t.y</w:t>
            </w:r>
            <w:proofErr w:type="spellEnd"/>
            <w:r>
              <w:t>. parengiamasis, rengimo, baigiamasis);</w:t>
            </w:r>
          </w:p>
          <w:p w:rsidR="00364D5E" w:rsidP="004B4444" w:rsidRDefault="00364D5E" w14:paraId="50ADD7F4" w14:textId="77777777">
            <w:pPr>
              <w:jc w:val="both"/>
            </w:pPr>
            <w:r>
              <w:t>2. SPAV dokumentai;</w:t>
            </w:r>
          </w:p>
          <w:p w:rsidRPr="007A3BD3" w:rsidR="00364D5E" w:rsidP="004B4444" w:rsidRDefault="00364D5E" w14:paraId="384283D5" w14:textId="77777777">
            <w:pPr>
              <w:jc w:val="both"/>
            </w:pPr>
            <w:r>
              <w:lastRenderedPageBreak/>
              <w:t>3. Žemėtvarkos dokumentai (pvz. žemės valdos projektai, žemės paėmimo visuomenės poreikiams projektai ir pan.)</w:t>
            </w:r>
          </w:p>
        </w:tc>
        <w:tc>
          <w:tcPr>
            <w:tcW w:w="1264" w:type="dxa"/>
            <w:vMerge/>
            <w:tcMar/>
          </w:tcPr>
          <w:p w:rsidRPr="007A3BD3" w:rsidR="00364D5E" w:rsidP="004B4444" w:rsidRDefault="00364D5E" w14:paraId="6AC86296" w14:textId="77777777"/>
        </w:tc>
        <w:tc>
          <w:tcPr>
            <w:tcW w:w="1404" w:type="dxa"/>
            <w:vMerge/>
            <w:tcMar/>
          </w:tcPr>
          <w:p w:rsidRPr="007A3BD3" w:rsidR="00364D5E" w:rsidP="004B4444" w:rsidRDefault="00364D5E" w14:paraId="247AF706" w14:textId="77777777"/>
        </w:tc>
        <w:tc>
          <w:tcPr>
            <w:tcW w:w="1577" w:type="dxa"/>
            <w:vMerge/>
            <w:tcMar/>
          </w:tcPr>
          <w:p w:rsidRPr="007A3BD3" w:rsidR="00364D5E" w:rsidP="004B4444" w:rsidRDefault="00364D5E" w14:paraId="1C6375A0" w14:textId="77777777"/>
        </w:tc>
        <w:tc>
          <w:tcPr>
            <w:tcW w:w="1264" w:type="dxa"/>
            <w:vMerge/>
            <w:tcMar/>
          </w:tcPr>
          <w:p w:rsidRPr="007A3BD3" w:rsidR="00364D5E" w:rsidP="004B4444" w:rsidRDefault="00364D5E" w14:paraId="2EA449CD" w14:textId="77777777"/>
        </w:tc>
        <w:tc>
          <w:tcPr>
            <w:tcW w:w="1264" w:type="dxa"/>
            <w:vMerge/>
            <w:tcMar/>
          </w:tcPr>
          <w:p w:rsidRPr="007A3BD3" w:rsidR="00364D5E" w:rsidP="004B4444" w:rsidRDefault="00364D5E" w14:paraId="6FB00CAB" w14:textId="77777777"/>
        </w:tc>
      </w:tr>
      <w:tr w:rsidRPr="007A3BD3" w:rsidR="00364D5E" w:rsidTr="10DE0A77" w14:paraId="568BA7B5" w14:textId="77777777">
        <w:trPr>
          <w:gridAfter w:val="1"/>
          <w:wAfter w:w="8" w:type="dxa"/>
          <w:trHeight w:val="300"/>
        </w:trPr>
        <w:tc>
          <w:tcPr>
            <w:tcW w:w="522" w:type="dxa"/>
            <w:tcMar/>
          </w:tcPr>
          <w:p w:rsidRPr="007A3BD3" w:rsidR="00364D5E" w:rsidP="004B4444" w:rsidRDefault="00364D5E" w14:paraId="51EE2E36" w14:textId="77777777">
            <w:r>
              <w:t>04.</w:t>
            </w:r>
          </w:p>
        </w:tc>
        <w:tc>
          <w:tcPr>
            <w:tcW w:w="2454" w:type="dxa"/>
            <w:tcMar/>
          </w:tcPr>
          <w:p w:rsidRPr="007A3BD3" w:rsidR="00364D5E" w:rsidP="004B4444" w:rsidRDefault="00364D5E" w14:paraId="396FB35F" w14:textId="77777777">
            <w:pPr>
              <w:jc w:val="right"/>
            </w:pPr>
            <w:r w:rsidRPr="007A3BD3">
              <w:t>PP duomenys</w:t>
            </w:r>
          </w:p>
        </w:tc>
        <w:tc>
          <w:tcPr>
            <w:tcW w:w="4890" w:type="dxa"/>
            <w:tcMar/>
          </w:tcPr>
          <w:p w:rsidRPr="007A3BD3" w:rsidR="00364D5E" w:rsidP="004B4444" w:rsidRDefault="00364D5E" w14:paraId="0D41109E" w14:textId="77777777">
            <w:pPr>
              <w:jc w:val="both"/>
            </w:pPr>
            <w:r w:rsidRPr="007A3BD3">
              <w:t>1. Geologinių tyrinėjimų ataskaitos;</w:t>
            </w:r>
          </w:p>
          <w:p w:rsidRPr="007A3BD3" w:rsidR="00364D5E" w:rsidP="004B4444" w:rsidRDefault="00364D5E" w14:paraId="14272D5B" w14:textId="77777777">
            <w:pPr>
              <w:jc w:val="both"/>
            </w:pPr>
            <w:r w:rsidRPr="007A3BD3">
              <w:t>2. Topografinių tyrinėjimų ataskaitos;</w:t>
            </w:r>
          </w:p>
          <w:p w:rsidRPr="007A3BD3" w:rsidR="00364D5E" w:rsidP="004B4444" w:rsidRDefault="00364D5E" w14:paraId="3E03B920" w14:textId="77777777">
            <w:pPr>
              <w:jc w:val="both"/>
            </w:pPr>
            <w:r w:rsidRPr="007A3BD3">
              <w:t>3. Prisijungimo sąlygos;</w:t>
            </w:r>
          </w:p>
          <w:p w:rsidRPr="007A3BD3" w:rsidR="00364D5E" w:rsidP="004B4444" w:rsidRDefault="00364D5E" w14:paraId="2FE1DBE4" w14:textId="77777777">
            <w:pPr>
              <w:jc w:val="both"/>
            </w:pPr>
            <w:r w:rsidRPr="007A3BD3">
              <w:t>4. Kadastro duomenys;</w:t>
            </w:r>
          </w:p>
          <w:p w:rsidRPr="007A3BD3" w:rsidR="00364D5E" w:rsidP="004B4444" w:rsidRDefault="00364D5E" w14:paraId="06BD7673" w14:textId="77777777">
            <w:pPr>
              <w:jc w:val="both"/>
            </w:pPr>
            <w:r>
              <w:t>5. Kiti duomenys ir dokumentai, reikalingi projektavimo užduočiai patikslinti ar pakeitimams atlikti</w:t>
            </w:r>
          </w:p>
        </w:tc>
        <w:tc>
          <w:tcPr>
            <w:tcW w:w="1264" w:type="dxa"/>
            <w:vMerge/>
            <w:tcMar/>
          </w:tcPr>
          <w:p w:rsidRPr="007A3BD3" w:rsidR="00364D5E" w:rsidP="004B4444" w:rsidRDefault="00364D5E" w14:paraId="2D75CB3B" w14:textId="77777777"/>
        </w:tc>
        <w:tc>
          <w:tcPr>
            <w:tcW w:w="1404" w:type="dxa"/>
            <w:vMerge/>
            <w:tcMar/>
          </w:tcPr>
          <w:p w:rsidRPr="007A3BD3" w:rsidR="00364D5E" w:rsidP="004B4444" w:rsidRDefault="00364D5E" w14:paraId="1B026BC8" w14:textId="77777777"/>
        </w:tc>
        <w:tc>
          <w:tcPr>
            <w:tcW w:w="1577" w:type="dxa"/>
            <w:vMerge/>
            <w:tcMar/>
          </w:tcPr>
          <w:p w:rsidRPr="007A3BD3" w:rsidR="00364D5E" w:rsidP="004B4444" w:rsidRDefault="00364D5E" w14:paraId="46ED86DC" w14:textId="77777777"/>
        </w:tc>
        <w:tc>
          <w:tcPr>
            <w:tcW w:w="1264" w:type="dxa"/>
            <w:vMerge/>
            <w:tcMar/>
          </w:tcPr>
          <w:p w:rsidRPr="007A3BD3" w:rsidR="00364D5E" w:rsidP="004B4444" w:rsidRDefault="00364D5E" w14:paraId="215B9066" w14:textId="77777777"/>
        </w:tc>
        <w:tc>
          <w:tcPr>
            <w:tcW w:w="1264" w:type="dxa"/>
            <w:vMerge/>
            <w:tcMar/>
          </w:tcPr>
          <w:p w:rsidRPr="007A3BD3" w:rsidR="00364D5E" w:rsidP="004B4444" w:rsidRDefault="00364D5E" w14:paraId="50BF50CD" w14:textId="77777777"/>
        </w:tc>
      </w:tr>
      <w:tr w:rsidRPr="007A3BD3" w:rsidR="00364D5E" w:rsidTr="10DE0A77" w14:paraId="7CEBD616" w14:textId="77777777">
        <w:trPr>
          <w:gridAfter w:val="1"/>
          <w:wAfter w:w="8" w:type="dxa"/>
          <w:trHeight w:val="300"/>
        </w:trPr>
        <w:tc>
          <w:tcPr>
            <w:tcW w:w="522" w:type="dxa"/>
            <w:tcMar/>
          </w:tcPr>
          <w:p w:rsidRPr="007A3BD3" w:rsidR="00364D5E" w:rsidP="004B4444" w:rsidRDefault="00364D5E" w14:paraId="46AD9F6C" w14:textId="77777777">
            <w:r w:rsidRPr="007A3BD3">
              <w:t>0</w:t>
            </w:r>
            <w:r>
              <w:t>5</w:t>
            </w:r>
            <w:r w:rsidRPr="007A3BD3">
              <w:t>.</w:t>
            </w:r>
          </w:p>
        </w:tc>
        <w:tc>
          <w:tcPr>
            <w:tcW w:w="2454" w:type="dxa"/>
            <w:tcMar/>
          </w:tcPr>
          <w:p w:rsidRPr="007A3BD3" w:rsidR="00364D5E" w:rsidP="004B4444" w:rsidRDefault="00364D5E" w14:paraId="0DC9D5D1" w14:textId="77777777">
            <w:pPr>
              <w:jc w:val="right"/>
            </w:pPr>
            <w:r w:rsidRPr="007A3BD3">
              <w:t>PP derinimui</w:t>
            </w:r>
          </w:p>
        </w:tc>
        <w:tc>
          <w:tcPr>
            <w:tcW w:w="4890" w:type="dxa"/>
            <w:tcMar/>
          </w:tcPr>
          <w:p w:rsidRPr="007A3BD3" w:rsidR="00364D5E" w:rsidP="004B4444" w:rsidRDefault="00364D5E" w14:paraId="131C75C4" w14:textId="77777777">
            <w:pPr>
              <w:jc w:val="both"/>
            </w:pPr>
            <w:r w:rsidRPr="007A3BD3">
              <w:t>1. Projektuotojo bendrovės derinimui pateikti projektiniai pasiūlymai;</w:t>
            </w:r>
          </w:p>
          <w:p w:rsidRPr="00C308DE" w:rsidR="00364D5E" w:rsidP="004B4444" w:rsidRDefault="00364D5E" w14:paraId="45DE9494" w14:textId="77777777">
            <w:pPr>
              <w:jc w:val="both"/>
              <w:rPr>
                <w:strike/>
              </w:rPr>
            </w:pPr>
            <w:r w:rsidRPr="007A3BD3">
              <w:t>2. Projektinių pasiūlymų viešinimo medžiaga (kai viešinimas yra privalomas).</w:t>
            </w:r>
          </w:p>
        </w:tc>
        <w:tc>
          <w:tcPr>
            <w:tcW w:w="1264" w:type="dxa"/>
            <w:vMerge/>
            <w:tcMar/>
          </w:tcPr>
          <w:p w:rsidRPr="007A3BD3" w:rsidR="00364D5E" w:rsidP="004B4444" w:rsidRDefault="00364D5E" w14:paraId="06F6CA56" w14:textId="77777777"/>
        </w:tc>
        <w:tc>
          <w:tcPr>
            <w:tcW w:w="1404" w:type="dxa"/>
            <w:vMerge/>
            <w:tcMar/>
          </w:tcPr>
          <w:p w:rsidRPr="007A3BD3" w:rsidR="00364D5E" w:rsidP="004B4444" w:rsidRDefault="00364D5E" w14:paraId="44BCED2E" w14:textId="77777777"/>
        </w:tc>
        <w:tc>
          <w:tcPr>
            <w:tcW w:w="1577" w:type="dxa"/>
            <w:vMerge/>
            <w:tcMar/>
          </w:tcPr>
          <w:p w:rsidRPr="007A3BD3" w:rsidR="00364D5E" w:rsidP="004B4444" w:rsidRDefault="00364D5E" w14:paraId="1EE3D06F" w14:textId="77777777"/>
        </w:tc>
        <w:tc>
          <w:tcPr>
            <w:tcW w:w="1264" w:type="dxa"/>
            <w:vMerge/>
            <w:tcMar/>
          </w:tcPr>
          <w:p w:rsidRPr="007A3BD3" w:rsidR="00364D5E" w:rsidP="004B4444" w:rsidRDefault="00364D5E" w14:paraId="24BFFA2F" w14:textId="77777777"/>
        </w:tc>
        <w:tc>
          <w:tcPr>
            <w:tcW w:w="1264" w:type="dxa"/>
            <w:vMerge/>
            <w:tcMar/>
          </w:tcPr>
          <w:p w:rsidRPr="007A3BD3" w:rsidR="00364D5E" w:rsidP="004B4444" w:rsidRDefault="00364D5E" w14:paraId="73ED97F7" w14:textId="77777777"/>
        </w:tc>
      </w:tr>
      <w:tr w:rsidRPr="007A3BD3" w:rsidR="00364D5E" w:rsidTr="10DE0A77" w14:paraId="2A83F056" w14:textId="77777777">
        <w:trPr>
          <w:gridAfter w:val="1"/>
          <w:wAfter w:w="8" w:type="dxa"/>
          <w:trHeight w:val="300"/>
        </w:trPr>
        <w:tc>
          <w:tcPr>
            <w:tcW w:w="522" w:type="dxa"/>
            <w:tcMar/>
          </w:tcPr>
          <w:p w:rsidRPr="007A3BD3" w:rsidR="00364D5E" w:rsidP="004B4444" w:rsidRDefault="00364D5E" w14:paraId="7E8117D4" w14:textId="77777777">
            <w:r w:rsidRPr="007A3BD3">
              <w:t>0</w:t>
            </w:r>
            <w:r>
              <w:t>6</w:t>
            </w:r>
            <w:r w:rsidRPr="007A3BD3">
              <w:t>.</w:t>
            </w:r>
          </w:p>
        </w:tc>
        <w:tc>
          <w:tcPr>
            <w:tcW w:w="2454" w:type="dxa"/>
            <w:tcMar/>
          </w:tcPr>
          <w:p w:rsidRPr="007A3BD3" w:rsidR="00364D5E" w:rsidP="004B4444" w:rsidRDefault="00364D5E" w14:paraId="397C1A60" w14:textId="77777777">
            <w:pPr>
              <w:jc w:val="right"/>
            </w:pPr>
            <w:r w:rsidRPr="007A3BD3">
              <w:t>PP patvirtinta</w:t>
            </w:r>
          </w:p>
        </w:tc>
        <w:tc>
          <w:tcPr>
            <w:tcW w:w="4890" w:type="dxa"/>
            <w:tcMar/>
          </w:tcPr>
          <w:p w:rsidR="00364D5E" w:rsidP="004B4444" w:rsidRDefault="00364D5E" w14:paraId="690CA02D" w14:textId="77777777">
            <w:pPr>
              <w:jc w:val="both"/>
            </w:pPr>
            <w:r>
              <w:t>1. Projektinių pasiūlymų versija, pagal kurią yra išduotas SLD.</w:t>
            </w:r>
          </w:p>
          <w:p w:rsidRPr="007A3BD3" w:rsidR="00364D5E" w:rsidP="004B4444" w:rsidRDefault="00364D5E" w14:paraId="2469CD3E" w14:textId="77777777">
            <w:pPr>
              <w:jc w:val="both"/>
            </w:pPr>
            <w:r>
              <w:t>Jeigu projekto vykdymo metu yra keičiami projektiniai pasiūlymai, išduodant naują SLD, tuomet šiame kataloge kiekvienai projektinių pasiūlymų laidai yra sukuriamas atskiras pakatalogis, pavadinime nurodant laidą (pvz., 0, A ir t.t.).</w:t>
            </w:r>
          </w:p>
        </w:tc>
        <w:tc>
          <w:tcPr>
            <w:tcW w:w="1264" w:type="dxa"/>
            <w:vMerge/>
            <w:tcMar/>
          </w:tcPr>
          <w:p w:rsidRPr="007A3BD3" w:rsidR="00364D5E" w:rsidP="004B4444" w:rsidRDefault="00364D5E" w14:paraId="09F396C6" w14:textId="77777777"/>
        </w:tc>
        <w:tc>
          <w:tcPr>
            <w:tcW w:w="1404" w:type="dxa"/>
            <w:vMerge/>
            <w:tcMar/>
          </w:tcPr>
          <w:p w:rsidRPr="007A3BD3" w:rsidR="00364D5E" w:rsidP="004B4444" w:rsidRDefault="00364D5E" w14:paraId="60EBD5D6" w14:textId="77777777"/>
        </w:tc>
        <w:tc>
          <w:tcPr>
            <w:tcW w:w="1577" w:type="dxa"/>
            <w:vMerge/>
            <w:tcMar/>
          </w:tcPr>
          <w:p w:rsidRPr="007A3BD3" w:rsidR="00364D5E" w:rsidP="004B4444" w:rsidRDefault="00364D5E" w14:paraId="52775D84" w14:textId="77777777"/>
        </w:tc>
        <w:tc>
          <w:tcPr>
            <w:tcW w:w="1264" w:type="dxa"/>
            <w:vMerge/>
            <w:tcMar/>
          </w:tcPr>
          <w:p w:rsidRPr="007A3BD3" w:rsidR="00364D5E" w:rsidP="004B4444" w:rsidRDefault="00364D5E" w14:paraId="484B6493" w14:textId="77777777"/>
        </w:tc>
        <w:tc>
          <w:tcPr>
            <w:tcW w:w="1264" w:type="dxa"/>
            <w:vMerge/>
            <w:tcMar/>
          </w:tcPr>
          <w:p w:rsidRPr="007A3BD3" w:rsidR="00364D5E" w:rsidP="004B4444" w:rsidRDefault="00364D5E" w14:paraId="0F5E2A28" w14:textId="77777777"/>
        </w:tc>
      </w:tr>
      <w:tr w:rsidRPr="007A3BD3" w:rsidR="00364D5E" w:rsidTr="10DE0A77" w14:paraId="5BBC3C5B" w14:textId="77777777">
        <w:trPr>
          <w:gridAfter w:val="1"/>
          <w:wAfter w:w="8" w:type="dxa"/>
          <w:trHeight w:val="300"/>
        </w:trPr>
        <w:tc>
          <w:tcPr>
            <w:tcW w:w="522" w:type="dxa"/>
            <w:tcMar/>
          </w:tcPr>
          <w:p w:rsidRPr="007A3BD3" w:rsidR="00364D5E" w:rsidP="004B4444" w:rsidRDefault="00364D5E" w14:paraId="22A7E8BD" w14:textId="77777777">
            <w:r w:rsidRPr="007A3BD3">
              <w:t>0</w:t>
            </w:r>
            <w:r>
              <w:t>7</w:t>
            </w:r>
            <w:r w:rsidRPr="007A3BD3">
              <w:t>.</w:t>
            </w:r>
          </w:p>
        </w:tc>
        <w:tc>
          <w:tcPr>
            <w:tcW w:w="2454" w:type="dxa"/>
            <w:tcMar/>
          </w:tcPr>
          <w:p w:rsidRPr="007A3BD3" w:rsidR="00364D5E" w:rsidP="004B4444" w:rsidRDefault="00364D5E" w14:paraId="1E9857CE" w14:textId="77777777">
            <w:pPr>
              <w:jc w:val="right"/>
            </w:pPr>
            <w:proofErr w:type="spellStart"/>
            <w:r w:rsidRPr="007A3BD3">
              <w:t>Zemes</w:t>
            </w:r>
            <w:proofErr w:type="spellEnd"/>
            <w:r w:rsidRPr="007A3BD3">
              <w:t xml:space="preserve"> klausimai</w:t>
            </w:r>
          </w:p>
        </w:tc>
        <w:tc>
          <w:tcPr>
            <w:tcW w:w="4890" w:type="dxa"/>
            <w:tcMar/>
          </w:tcPr>
          <w:p w:rsidR="00364D5E" w:rsidP="004B4444" w:rsidRDefault="00364D5E" w14:paraId="556D35B4" w14:textId="77777777">
            <w:pPr>
              <w:jc w:val="both"/>
            </w:pPr>
            <w:r>
              <w:t>1. Sudarytos sutartys / susitarimai žemės klausimais;</w:t>
            </w:r>
          </w:p>
          <w:p w:rsidRPr="007A3BD3" w:rsidR="00364D5E" w:rsidP="004B4444" w:rsidRDefault="00364D5E" w14:paraId="59B21940" w14:textId="77777777">
            <w:pPr>
              <w:jc w:val="both"/>
            </w:pPr>
            <w:r>
              <w:t>2. Įregistruotų SŽNS teritorijų duomenys.</w:t>
            </w:r>
          </w:p>
        </w:tc>
        <w:tc>
          <w:tcPr>
            <w:tcW w:w="1264" w:type="dxa"/>
            <w:vMerge/>
            <w:tcMar/>
          </w:tcPr>
          <w:p w:rsidRPr="007A3BD3" w:rsidR="00364D5E" w:rsidP="004B4444" w:rsidRDefault="00364D5E" w14:paraId="207F8471" w14:textId="77777777"/>
        </w:tc>
        <w:tc>
          <w:tcPr>
            <w:tcW w:w="1404" w:type="dxa"/>
            <w:tcMar/>
          </w:tcPr>
          <w:p w:rsidRPr="007A3BD3" w:rsidR="00364D5E" w:rsidP="004B4444" w:rsidRDefault="00364D5E" w14:paraId="5708B4DF" w14:textId="77777777">
            <w:r w:rsidRPr="007A3BD3">
              <w:t>Pilnos skaitymo ir redagavimo teisės</w:t>
            </w:r>
            <w:r>
              <w:t xml:space="preserve"> tik komandos nariams, atsakingiems už žemės klausimus</w:t>
            </w:r>
          </w:p>
        </w:tc>
        <w:tc>
          <w:tcPr>
            <w:tcW w:w="1577" w:type="dxa"/>
            <w:vMerge/>
            <w:tcMar/>
          </w:tcPr>
          <w:p w:rsidRPr="007A3BD3" w:rsidR="00364D5E" w:rsidP="004B4444" w:rsidRDefault="00364D5E" w14:paraId="040FB658" w14:textId="77777777"/>
        </w:tc>
        <w:tc>
          <w:tcPr>
            <w:tcW w:w="1264" w:type="dxa"/>
            <w:vMerge/>
            <w:tcMar/>
          </w:tcPr>
          <w:p w:rsidRPr="007A3BD3" w:rsidR="00364D5E" w:rsidP="004B4444" w:rsidRDefault="00364D5E" w14:paraId="69D2ED96" w14:textId="77777777"/>
        </w:tc>
        <w:tc>
          <w:tcPr>
            <w:tcW w:w="1264" w:type="dxa"/>
            <w:vMerge/>
            <w:tcMar/>
          </w:tcPr>
          <w:p w:rsidRPr="007A3BD3" w:rsidR="00364D5E" w:rsidP="004B4444" w:rsidRDefault="00364D5E" w14:paraId="5BF1865B" w14:textId="77777777"/>
        </w:tc>
      </w:tr>
      <w:tr w:rsidRPr="007A3BD3" w:rsidR="00364D5E" w:rsidTr="10DE0A77" w14:paraId="0104AA42" w14:textId="77777777">
        <w:trPr>
          <w:gridAfter w:val="1"/>
          <w:wAfter w:w="8" w:type="dxa"/>
          <w:trHeight w:val="300"/>
        </w:trPr>
        <w:tc>
          <w:tcPr>
            <w:tcW w:w="522" w:type="dxa"/>
            <w:tcMar/>
          </w:tcPr>
          <w:p w:rsidRPr="007A3BD3" w:rsidR="00364D5E" w:rsidP="004B4444" w:rsidRDefault="00364D5E" w14:paraId="5F644D18" w14:textId="77777777">
            <w:r>
              <w:t>08.</w:t>
            </w:r>
          </w:p>
        </w:tc>
        <w:tc>
          <w:tcPr>
            <w:tcW w:w="2454" w:type="dxa"/>
            <w:tcMar/>
          </w:tcPr>
          <w:p w:rsidRPr="007A3BD3" w:rsidR="00364D5E" w:rsidP="004B4444" w:rsidRDefault="00364D5E" w14:paraId="25EE69FC" w14:textId="77777777">
            <w:pPr>
              <w:jc w:val="right"/>
            </w:pPr>
            <w:r>
              <w:t>PAV</w:t>
            </w:r>
          </w:p>
        </w:tc>
        <w:tc>
          <w:tcPr>
            <w:tcW w:w="4890" w:type="dxa"/>
            <w:tcMar/>
          </w:tcPr>
          <w:p w:rsidR="00364D5E" w:rsidP="004B4444" w:rsidRDefault="00364D5E" w14:paraId="4664C156" w14:textId="77777777">
            <w:pPr>
              <w:jc w:val="both"/>
            </w:pPr>
            <w:r>
              <w:t>1. PAV atrankos informacija;</w:t>
            </w:r>
          </w:p>
          <w:p w:rsidR="00364D5E" w:rsidP="004B4444" w:rsidRDefault="00364D5E" w14:paraId="2259E373" w14:textId="77777777">
            <w:pPr>
              <w:jc w:val="both"/>
            </w:pPr>
            <w:r>
              <w:t>2. PAV programa / pranešimas;</w:t>
            </w:r>
          </w:p>
          <w:p w:rsidRPr="00661A5D" w:rsidR="00364D5E" w:rsidP="004B4444" w:rsidRDefault="00364D5E" w14:paraId="6D777922" w14:textId="77777777">
            <w:pPr>
              <w:jc w:val="both"/>
            </w:pPr>
            <w:r>
              <w:rPr>
                <w:lang w:val="en-US"/>
              </w:rPr>
              <w:t xml:space="preserve">3. </w:t>
            </w:r>
            <w:r>
              <w:t>PAV ataskaita.</w:t>
            </w:r>
          </w:p>
        </w:tc>
        <w:tc>
          <w:tcPr>
            <w:tcW w:w="1264" w:type="dxa"/>
            <w:vMerge/>
            <w:tcMar/>
          </w:tcPr>
          <w:p w:rsidRPr="007A3BD3" w:rsidR="00364D5E" w:rsidP="004B4444" w:rsidRDefault="00364D5E" w14:paraId="1B6EFCB3" w14:textId="77777777"/>
        </w:tc>
        <w:tc>
          <w:tcPr>
            <w:tcW w:w="1404" w:type="dxa"/>
            <w:vMerge w:val="restart"/>
            <w:tcMar/>
          </w:tcPr>
          <w:p w:rsidRPr="007A3BD3" w:rsidR="00364D5E" w:rsidP="004B4444" w:rsidRDefault="00364D5E" w14:paraId="0BE10F82" w14:textId="77777777">
            <w:r w:rsidRPr="007A3BD3">
              <w:t>Pilnos skaitymo ir redagavimo teisės</w:t>
            </w:r>
            <w:r>
              <w:t xml:space="preserve"> </w:t>
            </w:r>
            <w:r>
              <w:lastRenderedPageBreak/>
              <w:t>visiems nurodytiems</w:t>
            </w:r>
          </w:p>
        </w:tc>
        <w:tc>
          <w:tcPr>
            <w:tcW w:w="1577" w:type="dxa"/>
            <w:vMerge/>
            <w:tcMar/>
          </w:tcPr>
          <w:p w:rsidRPr="007A3BD3" w:rsidR="00364D5E" w:rsidP="004B4444" w:rsidRDefault="00364D5E" w14:paraId="541CB5B5" w14:textId="77777777"/>
        </w:tc>
        <w:tc>
          <w:tcPr>
            <w:tcW w:w="1264" w:type="dxa"/>
            <w:vMerge/>
            <w:tcMar/>
          </w:tcPr>
          <w:p w:rsidRPr="007A3BD3" w:rsidR="00364D5E" w:rsidP="004B4444" w:rsidRDefault="00364D5E" w14:paraId="6C73C588" w14:textId="77777777"/>
        </w:tc>
        <w:tc>
          <w:tcPr>
            <w:tcW w:w="1264" w:type="dxa"/>
            <w:vMerge/>
            <w:tcMar/>
          </w:tcPr>
          <w:p w:rsidRPr="007A3BD3" w:rsidR="00364D5E" w:rsidP="004B4444" w:rsidRDefault="00364D5E" w14:paraId="306DD803" w14:textId="77777777"/>
        </w:tc>
      </w:tr>
      <w:tr w:rsidRPr="007A3BD3" w:rsidR="00364D5E" w:rsidTr="10DE0A77" w14:paraId="01741882" w14:textId="77777777">
        <w:trPr>
          <w:gridAfter w:val="1"/>
          <w:wAfter w:w="8" w:type="dxa"/>
          <w:trHeight w:val="300"/>
        </w:trPr>
        <w:tc>
          <w:tcPr>
            <w:tcW w:w="522" w:type="dxa"/>
            <w:tcMar/>
          </w:tcPr>
          <w:p w:rsidRPr="007A3BD3" w:rsidR="00364D5E" w:rsidP="004B4444" w:rsidRDefault="00364D5E" w14:paraId="2B045E2D" w14:textId="77777777">
            <w:r w:rsidRPr="007A3BD3">
              <w:t>0</w:t>
            </w:r>
            <w:r>
              <w:t>9</w:t>
            </w:r>
            <w:r w:rsidRPr="007A3BD3">
              <w:t>.</w:t>
            </w:r>
          </w:p>
        </w:tc>
        <w:tc>
          <w:tcPr>
            <w:tcW w:w="2454" w:type="dxa"/>
            <w:tcMar/>
          </w:tcPr>
          <w:p w:rsidRPr="007A3BD3" w:rsidR="00364D5E" w:rsidP="004B4444" w:rsidRDefault="00364D5E" w14:paraId="619DA0AA" w14:textId="77777777">
            <w:pPr>
              <w:jc w:val="right"/>
            </w:pPr>
            <w:r>
              <w:t>SLD</w:t>
            </w:r>
          </w:p>
        </w:tc>
        <w:tc>
          <w:tcPr>
            <w:tcW w:w="4890" w:type="dxa"/>
            <w:tcMar/>
          </w:tcPr>
          <w:p w:rsidRPr="007A3BD3" w:rsidR="00364D5E" w:rsidP="004B4444" w:rsidRDefault="00364D5E" w14:paraId="77298790" w14:textId="77777777">
            <w:pPr>
              <w:jc w:val="both"/>
            </w:pPr>
            <w:r>
              <w:t xml:space="preserve">1. Statybą leidžiantis dokumentas (iš </w:t>
            </w:r>
            <w:proofErr w:type="spellStart"/>
            <w:r>
              <w:t>Infostatyba</w:t>
            </w:r>
            <w:proofErr w:type="spellEnd"/>
            <w:r>
              <w:t>).</w:t>
            </w:r>
          </w:p>
        </w:tc>
        <w:tc>
          <w:tcPr>
            <w:tcW w:w="1264" w:type="dxa"/>
            <w:vMerge/>
            <w:tcMar/>
          </w:tcPr>
          <w:p w:rsidRPr="007A3BD3" w:rsidR="00364D5E" w:rsidP="004B4444" w:rsidRDefault="00364D5E" w14:paraId="0F4293C1" w14:textId="77777777"/>
        </w:tc>
        <w:tc>
          <w:tcPr>
            <w:tcW w:w="1404" w:type="dxa"/>
            <w:vMerge/>
            <w:tcMar/>
          </w:tcPr>
          <w:p w:rsidRPr="007A3BD3" w:rsidR="00364D5E" w:rsidP="004B4444" w:rsidRDefault="00364D5E" w14:paraId="082B1115" w14:textId="77777777"/>
        </w:tc>
        <w:tc>
          <w:tcPr>
            <w:tcW w:w="1577" w:type="dxa"/>
            <w:vMerge/>
            <w:tcMar/>
          </w:tcPr>
          <w:p w:rsidRPr="007A3BD3" w:rsidR="00364D5E" w:rsidP="004B4444" w:rsidRDefault="00364D5E" w14:paraId="773B0E6B" w14:textId="77777777"/>
        </w:tc>
        <w:tc>
          <w:tcPr>
            <w:tcW w:w="1264" w:type="dxa"/>
            <w:vMerge/>
            <w:tcMar/>
          </w:tcPr>
          <w:p w:rsidRPr="007A3BD3" w:rsidR="00364D5E" w:rsidP="004B4444" w:rsidRDefault="00364D5E" w14:paraId="2FA51D20" w14:textId="77777777"/>
        </w:tc>
        <w:tc>
          <w:tcPr>
            <w:tcW w:w="1264" w:type="dxa"/>
            <w:vMerge/>
            <w:tcMar/>
          </w:tcPr>
          <w:p w:rsidRPr="007A3BD3" w:rsidR="00364D5E" w:rsidP="004B4444" w:rsidRDefault="00364D5E" w14:paraId="6C5B3102" w14:textId="77777777"/>
        </w:tc>
      </w:tr>
      <w:tr w:rsidRPr="007A3BD3" w:rsidR="00364D5E" w:rsidTr="10DE0A77" w14:paraId="3D25AFF1" w14:textId="77777777">
        <w:trPr>
          <w:gridAfter w:val="1"/>
          <w:wAfter w:w="8" w:type="dxa"/>
          <w:trHeight w:val="300"/>
        </w:trPr>
        <w:tc>
          <w:tcPr>
            <w:tcW w:w="522" w:type="dxa"/>
            <w:tcMar/>
          </w:tcPr>
          <w:p w:rsidRPr="007A3BD3" w:rsidR="00364D5E" w:rsidP="004B4444" w:rsidRDefault="00364D5E" w14:paraId="5DDCF397" w14:textId="77777777">
            <w:r>
              <w:lastRenderedPageBreak/>
              <w:t>10</w:t>
            </w:r>
            <w:r w:rsidRPr="007A3BD3">
              <w:t>.</w:t>
            </w:r>
          </w:p>
        </w:tc>
        <w:tc>
          <w:tcPr>
            <w:tcW w:w="2454" w:type="dxa"/>
            <w:tcMar/>
          </w:tcPr>
          <w:p w:rsidRPr="007A3BD3" w:rsidR="00364D5E" w:rsidP="004B4444" w:rsidRDefault="00364D5E" w14:paraId="0079C2D3" w14:textId="77777777">
            <w:pPr>
              <w:jc w:val="right"/>
            </w:pPr>
            <w:r w:rsidRPr="007A3BD3">
              <w:t>TDP duomenys</w:t>
            </w:r>
          </w:p>
        </w:tc>
        <w:tc>
          <w:tcPr>
            <w:tcW w:w="4890" w:type="dxa"/>
            <w:tcMar/>
          </w:tcPr>
          <w:p w:rsidRPr="007A3BD3" w:rsidR="00364D5E" w:rsidP="004B4444" w:rsidRDefault="00364D5E" w14:paraId="5A33C4DC" w14:textId="77777777">
            <w:pPr>
              <w:jc w:val="both"/>
            </w:pPr>
            <w:r w:rsidRPr="007A3BD3">
              <w:t xml:space="preserve">1. Papildomi dokumentai, pateikti projektuotojui po PP patvirtinimo. </w:t>
            </w:r>
          </w:p>
        </w:tc>
        <w:tc>
          <w:tcPr>
            <w:tcW w:w="1264" w:type="dxa"/>
            <w:vMerge/>
            <w:tcMar/>
          </w:tcPr>
          <w:p w:rsidRPr="007A3BD3" w:rsidR="00364D5E" w:rsidP="004B4444" w:rsidRDefault="00364D5E" w14:paraId="0F140C36" w14:textId="77777777"/>
        </w:tc>
        <w:tc>
          <w:tcPr>
            <w:tcW w:w="1404" w:type="dxa"/>
            <w:vMerge/>
            <w:tcMar/>
          </w:tcPr>
          <w:p w:rsidRPr="007A3BD3" w:rsidR="00364D5E" w:rsidP="004B4444" w:rsidRDefault="00364D5E" w14:paraId="0F251BDB" w14:textId="77777777"/>
        </w:tc>
        <w:tc>
          <w:tcPr>
            <w:tcW w:w="1577" w:type="dxa"/>
            <w:vMerge/>
            <w:tcMar/>
          </w:tcPr>
          <w:p w:rsidRPr="007A3BD3" w:rsidR="00364D5E" w:rsidP="004B4444" w:rsidRDefault="00364D5E" w14:paraId="1DAA68CB" w14:textId="77777777"/>
        </w:tc>
        <w:tc>
          <w:tcPr>
            <w:tcW w:w="1264" w:type="dxa"/>
            <w:vMerge/>
            <w:tcMar/>
          </w:tcPr>
          <w:p w:rsidRPr="007A3BD3" w:rsidR="00364D5E" w:rsidP="004B4444" w:rsidRDefault="00364D5E" w14:paraId="2D82EB1F" w14:textId="77777777"/>
        </w:tc>
        <w:tc>
          <w:tcPr>
            <w:tcW w:w="1264" w:type="dxa"/>
            <w:vMerge/>
            <w:tcMar/>
          </w:tcPr>
          <w:p w:rsidRPr="007A3BD3" w:rsidR="00364D5E" w:rsidP="004B4444" w:rsidRDefault="00364D5E" w14:paraId="1282C0A8" w14:textId="77777777"/>
        </w:tc>
      </w:tr>
      <w:tr w:rsidRPr="007A3BD3" w:rsidR="00364D5E" w:rsidTr="10DE0A77" w14:paraId="7B604574" w14:textId="77777777">
        <w:trPr>
          <w:gridAfter w:val="1"/>
          <w:wAfter w:w="8" w:type="dxa"/>
          <w:trHeight w:val="300"/>
        </w:trPr>
        <w:tc>
          <w:tcPr>
            <w:tcW w:w="522" w:type="dxa"/>
            <w:tcMar/>
          </w:tcPr>
          <w:p w:rsidRPr="007A3BD3" w:rsidR="00364D5E" w:rsidP="004B4444" w:rsidRDefault="00364D5E" w14:paraId="69DB9241" w14:textId="77777777">
            <w:r>
              <w:t>11</w:t>
            </w:r>
            <w:r w:rsidRPr="007A3BD3">
              <w:t>.</w:t>
            </w:r>
          </w:p>
        </w:tc>
        <w:tc>
          <w:tcPr>
            <w:tcW w:w="2454" w:type="dxa"/>
            <w:tcMar/>
          </w:tcPr>
          <w:p w:rsidRPr="007A3BD3" w:rsidR="00364D5E" w:rsidP="004B4444" w:rsidRDefault="00364D5E" w14:paraId="2786C26C" w14:textId="77777777">
            <w:pPr>
              <w:jc w:val="right"/>
            </w:pPr>
            <w:r w:rsidRPr="007A3BD3">
              <w:t>TDP derinimui</w:t>
            </w:r>
          </w:p>
        </w:tc>
        <w:tc>
          <w:tcPr>
            <w:tcW w:w="4890" w:type="dxa"/>
            <w:tcMar/>
          </w:tcPr>
          <w:p w:rsidRPr="008C2F77" w:rsidR="00364D5E" w:rsidP="004B4444" w:rsidRDefault="00364D5E" w14:paraId="77DD77E8" w14:textId="77777777">
            <w:pPr>
              <w:jc w:val="both"/>
            </w:pPr>
            <w:r w:rsidRPr="00FC103E">
              <w:t>1. Projektuotojo bendrovės derinimui pateikt</w:t>
            </w:r>
            <w:r w:rsidRPr="007A3BD3">
              <w:t>as techninis darbo projektas.</w:t>
            </w:r>
          </w:p>
        </w:tc>
        <w:tc>
          <w:tcPr>
            <w:tcW w:w="1264" w:type="dxa"/>
            <w:vMerge/>
            <w:tcMar/>
          </w:tcPr>
          <w:p w:rsidRPr="007A3BD3" w:rsidR="00364D5E" w:rsidP="004B4444" w:rsidRDefault="00364D5E" w14:paraId="064DF4D9" w14:textId="77777777"/>
        </w:tc>
        <w:tc>
          <w:tcPr>
            <w:tcW w:w="1404" w:type="dxa"/>
            <w:vMerge/>
            <w:tcMar/>
          </w:tcPr>
          <w:p w:rsidRPr="007A3BD3" w:rsidR="00364D5E" w:rsidP="004B4444" w:rsidRDefault="00364D5E" w14:paraId="77B6DC28" w14:textId="77777777"/>
        </w:tc>
        <w:tc>
          <w:tcPr>
            <w:tcW w:w="1577" w:type="dxa"/>
            <w:vMerge/>
            <w:tcMar/>
          </w:tcPr>
          <w:p w:rsidRPr="007A3BD3" w:rsidR="00364D5E" w:rsidP="004B4444" w:rsidRDefault="00364D5E" w14:paraId="3D28D4A1" w14:textId="77777777"/>
        </w:tc>
        <w:tc>
          <w:tcPr>
            <w:tcW w:w="1264" w:type="dxa"/>
            <w:vMerge/>
            <w:tcMar/>
          </w:tcPr>
          <w:p w:rsidRPr="007A3BD3" w:rsidR="00364D5E" w:rsidP="004B4444" w:rsidRDefault="00364D5E" w14:paraId="6272061E" w14:textId="77777777"/>
        </w:tc>
        <w:tc>
          <w:tcPr>
            <w:tcW w:w="1264" w:type="dxa"/>
            <w:vMerge/>
            <w:tcMar/>
          </w:tcPr>
          <w:p w:rsidRPr="007A3BD3" w:rsidR="00364D5E" w:rsidP="004B4444" w:rsidRDefault="00364D5E" w14:paraId="4B61A0BD" w14:textId="77777777"/>
        </w:tc>
      </w:tr>
      <w:tr w:rsidRPr="007A3BD3" w:rsidR="00364D5E" w:rsidTr="10DE0A77" w14:paraId="6A57F521" w14:textId="77777777">
        <w:trPr>
          <w:gridAfter w:val="1"/>
          <w:wAfter w:w="8" w:type="dxa"/>
          <w:trHeight w:val="300"/>
        </w:trPr>
        <w:tc>
          <w:tcPr>
            <w:tcW w:w="522" w:type="dxa"/>
            <w:tcMar/>
          </w:tcPr>
          <w:p w:rsidRPr="007A3BD3" w:rsidR="00364D5E" w:rsidP="004B4444" w:rsidRDefault="00364D5E" w14:paraId="37556854" w14:textId="77777777">
            <w:r w:rsidRPr="007A3BD3">
              <w:t>1</w:t>
            </w:r>
            <w:r>
              <w:t>2</w:t>
            </w:r>
            <w:r w:rsidRPr="007A3BD3">
              <w:t>.</w:t>
            </w:r>
          </w:p>
        </w:tc>
        <w:tc>
          <w:tcPr>
            <w:tcW w:w="2454" w:type="dxa"/>
            <w:tcMar/>
          </w:tcPr>
          <w:p w:rsidRPr="007A3BD3" w:rsidR="00364D5E" w:rsidP="004B4444" w:rsidRDefault="00364D5E" w14:paraId="62903BA6" w14:textId="77777777">
            <w:pPr>
              <w:jc w:val="right"/>
            </w:pPr>
            <w:r w:rsidRPr="007A3BD3">
              <w:t>TDP patvirtinta</w:t>
            </w:r>
          </w:p>
        </w:tc>
        <w:tc>
          <w:tcPr>
            <w:tcW w:w="4890" w:type="dxa"/>
            <w:tcMar/>
          </w:tcPr>
          <w:p w:rsidRPr="0048340B" w:rsidR="00364D5E" w:rsidP="004B4444" w:rsidRDefault="00364D5E" w14:paraId="524D470A" w14:textId="77777777">
            <w:pPr>
              <w:jc w:val="both"/>
            </w:pPr>
            <w:r w:rsidRPr="0048340B">
              <w:t xml:space="preserve">1. </w:t>
            </w:r>
            <w:r w:rsidRPr="007A3BD3">
              <w:t>Bendrovės patvirtinta techninio darbo projekto versija.</w:t>
            </w:r>
          </w:p>
          <w:p w:rsidRPr="007A3BD3" w:rsidR="00364D5E" w:rsidP="004B4444" w:rsidRDefault="00364D5E" w14:paraId="79AB2E82" w14:textId="77777777">
            <w:pPr>
              <w:jc w:val="both"/>
            </w:pPr>
            <w:r>
              <w:t>Jeigu projekto vykdymo metu yra keičiamas techninis darbo projektas (nepriklausomai nuo to, ar dėl pakeitimų reikia keisti SLD ar ne), tuomet šiame kataloge kiekvienai techninio darbo projekto laidai yra sukuriamas atskiras pakatalogis, pavadinime nurodant laidą (pvz., 0, A ir t.t.).</w:t>
            </w:r>
          </w:p>
        </w:tc>
        <w:tc>
          <w:tcPr>
            <w:tcW w:w="1264" w:type="dxa"/>
            <w:vMerge/>
            <w:tcMar/>
          </w:tcPr>
          <w:p w:rsidRPr="007A3BD3" w:rsidR="00364D5E" w:rsidP="004B4444" w:rsidRDefault="00364D5E" w14:paraId="3724364D" w14:textId="77777777"/>
        </w:tc>
        <w:tc>
          <w:tcPr>
            <w:tcW w:w="1404" w:type="dxa"/>
            <w:vMerge/>
            <w:tcMar/>
          </w:tcPr>
          <w:p w:rsidRPr="007A3BD3" w:rsidR="00364D5E" w:rsidP="004B4444" w:rsidRDefault="00364D5E" w14:paraId="0343F23B" w14:textId="77777777"/>
        </w:tc>
        <w:tc>
          <w:tcPr>
            <w:tcW w:w="1577" w:type="dxa"/>
            <w:vMerge/>
            <w:tcMar/>
          </w:tcPr>
          <w:p w:rsidRPr="007A3BD3" w:rsidR="00364D5E" w:rsidP="004B4444" w:rsidRDefault="00364D5E" w14:paraId="60B07522" w14:textId="77777777"/>
        </w:tc>
        <w:tc>
          <w:tcPr>
            <w:tcW w:w="1264" w:type="dxa"/>
            <w:vMerge/>
            <w:tcMar/>
          </w:tcPr>
          <w:p w:rsidRPr="007A3BD3" w:rsidR="00364D5E" w:rsidP="004B4444" w:rsidRDefault="00364D5E" w14:paraId="6C8A7FEE" w14:textId="77777777"/>
        </w:tc>
        <w:tc>
          <w:tcPr>
            <w:tcW w:w="1264" w:type="dxa"/>
            <w:vMerge/>
            <w:tcMar/>
          </w:tcPr>
          <w:p w:rsidRPr="007A3BD3" w:rsidR="00364D5E" w:rsidP="004B4444" w:rsidRDefault="00364D5E" w14:paraId="185AB17E" w14:textId="77777777"/>
        </w:tc>
      </w:tr>
      <w:tr w:rsidRPr="007A3BD3" w:rsidR="00364D5E" w:rsidTr="10DE0A77" w14:paraId="3E7B15CE" w14:textId="77777777">
        <w:trPr>
          <w:gridAfter w:val="1"/>
          <w:wAfter w:w="8" w:type="dxa"/>
          <w:trHeight w:val="300"/>
        </w:trPr>
        <w:tc>
          <w:tcPr>
            <w:tcW w:w="522" w:type="dxa"/>
            <w:tcMar/>
          </w:tcPr>
          <w:p w:rsidRPr="007A3BD3" w:rsidR="00364D5E" w:rsidP="004B4444" w:rsidRDefault="00364D5E" w14:paraId="4B63E255" w14:textId="77777777">
            <w:r w:rsidRPr="007A3BD3">
              <w:t>1</w:t>
            </w:r>
            <w:r>
              <w:t>3</w:t>
            </w:r>
            <w:r w:rsidRPr="007A3BD3">
              <w:t>.</w:t>
            </w:r>
          </w:p>
        </w:tc>
        <w:tc>
          <w:tcPr>
            <w:tcW w:w="2454" w:type="dxa"/>
            <w:tcMar/>
          </w:tcPr>
          <w:p w:rsidRPr="007A3BD3" w:rsidR="00364D5E" w:rsidP="004B4444" w:rsidRDefault="00364D5E" w14:paraId="51EEAD92" w14:textId="5BADD0D9">
            <w:pPr>
              <w:jc w:val="right"/>
            </w:pPr>
            <w:r w:rsidR="21838D2D">
              <w:rPr/>
              <w:t>Institucijų</w:t>
            </w:r>
            <w:r w:rsidR="00364D5E">
              <w:rPr/>
              <w:t xml:space="preserve"> </w:t>
            </w:r>
            <w:r w:rsidR="65D9BF1A">
              <w:rPr/>
              <w:t>pažymos</w:t>
            </w:r>
          </w:p>
        </w:tc>
        <w:tc>
          <w:tcPr>
            <w:tcW w:w="4890" w:type="dxa"/>
            <w:tcMar/>
          </w:tcPr>
          <w:p w:rsidRPr="007A3BD3" w:rsidR="00364D5E" w:rsidP="004B4444" w:rsidRDefault="00364D5E" w14:paraId="4C8599F2" w14:textId="77777777">
            <w:pPr>
              <w:jc w:val="both"/>
            </w:pPr>
            <w:r w:rsidRPr="007A3BD3">
              <w:t>1. Susisiekimo komunikacijų ir inžinerinių tinklų, prie kurių prijungiami sklypo ar kiti inžineriniai tinklai ir (ar) susisiekimo komunikacijos, savininkų, valdytojų ar naudotojų išvada, kad TDP atitinka prisijungimo sąlygose numatytus reikalavimus.</w:t>
            </w:r>
          </w:p>
        </w:tc>
        <w:tc>
          <w:tcPr>
            <w:tcW w:w="1264" w:type="dxa"/>
            <w:vMerge/>
            <w:tcMar/>
          </w:tcPr>
          <w:p w:rsidRPr="007A3BD3" w:rsidR="00364D5E" w:rsidP="004B4444" w:rsidRDefault="00364D5E" w14:paraId="3C6FC5EF" w14:textId="77777777"/>
        </w:tc>
        <w:tc>
          <w:tcPr>
            <w:tcW w:w="1404" w:type="dxa"/>
            <w:vMerge/>
            <w:tcMar/>
          </w:tcPr>
          <w:p w:rsidRPr="007A3BD3" w:rsidR="00364D5E" w:rsidP="004B4444" w:rsidRDefault="00364D5E" w14:paraId="270946AE" w14:textId="77777777"/>
        </w:tc>
        <w:tc>
          <w:tcPr>
            <w:tcW w:w="1577" w:type="dxa"/>
            <w:vMerge/>
            <w:tcMar/>
          </w:tcPr>
          <w:p w:rsidRPr="007A3BD3" w:rsidR="00364D5E" w:rsidP="004B4444" w:rsidRDefault="00364D5E" w14:paraId="29E9476C" w14:textId="77777777"/>
        </w:tc>
        <w:tc>
          <w:tcPr>
            <w:tcW w:w="1264" w:type="dxa"/>
            <w:vMerge/>
            <w:tcMar/>
          </w:tcPr>
          <w:p w:rsidRPr="007A3BD3" w:rsidR="00364D5E" w:rsidP="004B4444" w:rsidRDefault="00364D5E" w14:paraId="7565B546" w14:textId="77777777"/>
        </w:tc>
        <w:tc>
          <w:tcPr>
            <w:tcW w:w="1264" w:type="dxa"/>
            <w:vMerge/>
            <w:tcMar/>
          </w:tcPr>
          <w:p w:rsidRPr="007A3BD3" w:rsidR="00364D5E" w:rsidP="004B4444" w:rsidRDefault="00364D5E" w14:paraId="59E843BA" w14:textId="77777777"/>
        </w:tc>
      </w:tr>
      <w:tr w:rsidRPr="007A3BD3" w:rsidR="00364D5E" w:rsidTr="10DE0A77" w14:paraId="3C08322D" w14:textId="77777777">
        <w:trPr>
          <w:gridAfter w:val="1"/>
          <w:wAfter w:w="8" w:type="dxa"/>
          <w:trHeight w:val="300"/>
        </w:trPr>
        <w:tc>
          <w:tcPr>
            <w:tcW w:w="522" w:type="dxa"/>
            <w:tcMar/>
          </w:tcPr>
          <w:p w:rsidRPr="007A3BD3" w:rsidR="00364D5E" w:rsidP="004B4444" w:rsidRDefault="00364D5E" w14:paraId="13005482" w14:textId="77777777">
            <w:r w:rsidRPr="007A3BD3">
              <w:t>1</w:t>
            </w:r>
            <w:r>
              <w:t>4</w:t>
            </w:r>
            <w:r w:rsidRPr="007A3BD3">
              <w:t>.</w:t>
            </w:r>
          </w:p>
        </w:tc>
        <w:tc>
          <w:tcPr>
            <w:tcW w:w="2454" w:type="dxa"/>
            <w:tcMar/>
          </w:tcPr>
          <w:p w:rsidRPr="007A3BD3" w:rsidR="00364D5E" w:rsidP="004B4444" w:rsidRDefault="00364D5E" w14:paraId="0EB6BC72" w14:textId="176C82E2">
            <w:pPr>
              <w:jc w:val="right"/>
            </w:pPr>
            <w:r w:rsidR="00364D5E">
              <w:rPr/>
              <w:t xml:space="preserve">Paskyrimo </w:t>
            </w:r>
            <w:r w:rsidR="5535FC01">
              <w:rPr/>
              <w:t>įsakymai</w:t>
            </w:r>
          </w:p>
        </w:tc>
        <w:tc>
          <w:tcPr>
            <w:tcW w:w="4890" w:type="dxa"/>
            <w:tcMar/>
          </w:tcPr>
          <w:p w:rsidRPr="007A3BD3" w:rsidR="00364D5E" w:rsidP="004B4444" w:rsidRDefault="00364D5E" w14:paraId="13682441" w14:textId="77777777">
            <w:pPr>
              <w:jc w:val="both"/>
            </w:pPr>
            <w:r w:rsidRPr="007A3BD3">
              <w:t>1. Projektuotojo pateiktas įsakymas dėl darbuotojų paskyrimo.</w:t>
            </w:r>
          </w:p>
        </w:tc>
        <w:tc>
          <w:tcPr>
            <w:tcW w:w="1264" w:type="dxa"/>
            <w:vMerge/>
            <w:tcMar/>
          </w:tcPr>
          <w:p w:rsidRPr="007A3BD3" w:rsidR="00364D5E" w:rsidP="004B4444" w:rsidRDefault="00364D5E" w14:paraId="1D4385FE" w14:textId="77777777"/>
        </w:tc>
        <w:tc>
          <w:tcPr>
            <w:tcW w:w="1404" w:type="dxa"/>
            <w:vMerge/>
            <w:tcMar/>
          </w:tcPr>
          <w:p w:rsidRPr="007A3BD3" w:rsidR="00364D5E" w:rsidP="004B4444" w:rsidRDefault="00364D5E" w14:paraId="4278137A" w14:textId="77777777"/>
        </w:tc>
        <w:tc>
          <w:tcPr>
            <w:tcW w:w="1577" w:type="dxa"/>
            <w:vMerge/>
            <w:tcMar/>
          </w:tcPr>
          <w:p w:rsidRPr="007A3BD3" w:rsidR="00364D5E" w:rsidP="004B4444" w:rsidRDefault="00364D5E" w14:paraId="138FFDA0" w14:textId="77777777"/>
        </w:tc>
        <w:tc>
          <w:tcPr>
            <w:tcW w:w="1264" w:type="dxa"/>
            <w:vMerge/>
            <w:tcMar/>
          </w:tcPr>
          <w:p w:rsidRPr="007A3BD3" w:rsidR="00364D5E" w:rsidP="004B4444" w:rsidRDefault="00364D5E" w14:paraId="16018F7C" w14:textId="77777777"/>
        </w:tc>
        <w:tc>
          <w:tcPr>
            <w:tcW w:w="1264" w:type="dxa"/>
            <w:vMerge/>
            <w:tcMar/>
          </w:tcPr>
          <w:p w:rsidRPr="007A3BD3" w:rsidR="00364D5E" w:rsidP="004B4444" w:rsidRDefault="00364D5E" w14:paraId="54EA4FE7" w14:textId="77777777"/>
        </w:tc>
      </w:tr>
      <w:tr w:rsidRPr="007A3BD3" w:rsidR="00364D5E" w:rsidTr="10DE0A77" w14:paraId="0026A578" w14:textId="77777777">
        <w:trPr>
          <w:gridAfter w:val="1"/>
          <w:wAfter w:w="8" w:type="dxa"/>
          <w:trHeight w:val="300"/>
        </w:trPr>
        <w:tc>
          <w:tcPr>
            <w:tcW w:w="522" w:type="dxa"/>
            <w:tcMar/>
          </w:tcPr>
          <w:p w:rsidRPr="007A3BD3" w:rsidR="00364D5E" w:rsidP="004B4444" w:rsidRDefault="00364D5E" w14:paraId="2179B959" w14:textId="77777777">
            <w:pPr>
              <w:rPr>
                <w:b/>
                <w:bCs/>
              </w:rPr>
            </w:pPr>
            <w:r w:rsidRPr="007A3BD3">
              <w:rPr>
                <w:b/>
                <w:bCs/>
              </w:rPr>
              <w:t>8.</w:t>
            </w:r>
          </w:p>
        </w:tc>
        <w:tc>
          <w:tcPr>
            <w:tcW w:w="14117" w:type="dxa"/>
            <w:gridSpan w:val="7"/>
            <w:tcMar/>
          </w:tcPr>
          <w:p w:rsidRPr="007A3BD3" w:rsidR="00364D5E" w:rsidP="004B4444" w:rsidRDefault="00364D5E" w14:paraId="55C84C5E" w14:textId="77777777">
            <w:pPr>
              <w:rPr>
                <w:b/>
                <w:bCs/>
              </w:rPr>
            </w:pPr>
            <w:r w:rsidRPr="007A3BD3">
              <w:rPr>
                <w:b/>
                <w:bCs/>
              </w:rPr>
              <w:t>Ekspertize</w:t>
            </w:r>
          </w:p>
        </w:tc>
      </w:tr>
      <w:tr w:rsidRPr="007A3BD3" w:rsidR="00364D5E" w:rsidTr="10DE0A77" w14:paraId="6A299694" w14:textId="77777777">
        <w:trPr>
          <w:gridAfter w:val="1"/>
          <w:wAfter w:w="8" w:type="dxa"/>
          <w:trHeight w:val="300"/>
        </w:trPr>
        <w:tc>
          <w:tcPr>
            <w:tcW w:w="522" w:type="dxa"/>
            <w:tcMar/>
          </w:tcPr>
          <w:p w:rsidRPr="007A3BD3" w:rsidR="00364D5E" w:rsidP="004B4444" w:rsidRDefault="00364D5E" w14:paraId="65A68E9C" w14:textId="77777777">
            <w:r w:rsidRPr="007A3BD3">
              <w:t>01.</w:t>
            </w:r>
          </w:p>
        </w:tc>
        <w:tc>
          <w:tcPr>
            <w:tcW w:w="2454" w:type="dxa"/>
            <w:tcMar/>
          </w:tcPr>
          <w:p w:rsidRPr="007A3BD3" w:rsidR="00364D5E" w:rsidP="004B4444" w:rsidRDefault="00364D5E" w14:paraId="41B9E258" w14:textId="5AF799B0">
            <w:pPr>
              <w:jc w:val="right"/>
            </w:pPr>
            <w:r w:rsidR="4DAC062D">
              <w:rPr/>
              <w:t>Susirašinėjimas</w:t>
            </w:r>
          </w:p>
        </w:tc>
        <w:tc>
          <w:tcPr>
            <w:tcW w:w="4890" w:type="dxa"/>
            <w:tcMar/>
          </w:tcPr>
          <w:p w:rsidRPr="007A3BD3" w:rsidR="00364D5E" w:rsidP="004B4444" w:rsidRDefault="00364D5E" w14:paraId="132D32DF" w14:textId="77777777">
            <w:pPr>
              <w:jc w:val="both"/>
            </w:pPr>
            <w:r w:rsidRPr="007A3BD3">
              <w:t xml:space="preserve">1. Ekspertizės rangovo pateiktos pastabos dėl </w:t>
            </w:r>
            <w:proofErr w:type="spellStart"/>
            <w:r w:rsidRPr="007A3BD3">
              <w:t>ekspertuojamo</w:t>
            </w:r>
            <w:proofErr w:type="spellEnd"/>
            <w:r w:rsidRPr="007A3BD3">
              <w:t xml:space="preserve"> dokumento.</w:t>
            </w:r>
          </w:p>
        </w:tc>
        <w:tc>
          <w:tcPr>
            <w:tcW w:w="1264" w:type="dxa"/>
            <w:vMerge w:val="restart"/>
            <w:tcMar/>
          </w:tcPr>
          <w:p w:rsidRPr="007A3BD3" w:rsidR="00364D5E" w:rsidP="004B4444" w:rsidRDefault="00364D5E" w14:paraId="480553E0" w14:textId="77777777">
            <w:r w:rsidRPr="007A3BD3">
              <w:t>Pilnos skaitymo ir redagavimo teisės</w:t>
            </w:r>
          </w:p>
        </w:tc>
        <w:tc>
          <w:tcPr>
            <w:tcW w:w="1404" w:type="dxa"/>
            <w:vMerge w:val="restart"/>
            <w:tcMar/>
          </w:tcPr>
          <w:p w:rsidRPr="007A3BD3" w:rsidR="00364D5E" w:rsidP="004B4444" w:rsidRDefault="00364D5E" w14:paraId="0F6FA16E" w14:textId="77777777">
            <w:r w:rsidRPr="00593668">
              <w:t>Pilnos skaitymo ir redagavimo teisės</w:t>
            </w:r>
          </w:p>
        </w:tc>
        <w:tc>
          <w:tcPr>
            <w:tcW w:w="1577" w:type="dxa"/>
            <w:vMerge w:val="restart"/>
            <w:tcMar/>
          </w:tcPr>
          <w:p w:rsidRPr="007A3BD3" w:rsidR="00364D5E" w:rsidP="004B4444" w:rsidRDefault="00364D5E" w14:paraId="48909F66" w14:textId="77777777">
            <w:r w:rsidRPr="00593668">
              <w:t>Pilnos skaitymo ir redagavimo teisės</w:t>
            </w:r>
          </w:p>
        </w:tc>
        <w:tc>
          <w:tcPr>
            <w:tcW w:w="1264" w:type="dxa"/>
            <w:vMerge w:val="restart"/>
            <w:tcMar/>
          </w:tcPr>
          <w:p w:rsidRPr="007A3BD3" w:rsidR="00364D5E" w:rsidP="004B4444" w:rsidRDefault="00364D5E" w14:paraId="6F3FECDC" w14:textId="77777777">
            <w:r w:rsidRPr="004A17A6">
              <w:t>Pilnos skaitymo ir redagavimo teisės</w:t>
            </w:r>
          </w:p>
        </w:tc>
        <w:tc>
          <w:tcPr>
            <w:tcW w:w="1264" w:type="dxa"/>
            <w:vMerge w:val="restart"/>
            <w:tcMar/>
          </w:tcPr>
          <w:p w:rsidRPr="007A3BD3" w:rsidR="00364D5E" w:rsidP="004B4444" w:rsidRDefault="00364D5E" w14:paraId="026EA7D7" w14:textId="77777777">
            <w:r>
              <w:t>-</w:t>
            </w:r>
          </w:p>
        </w:tc>
      </w:tr>
      <w:tr w:rsidRPr="007A3BD3" w:rsidR="00364D5E" w:rsidTr="10DE0A77" w14:paraId="434CE112" w14:textId="77777777">
        <w:trPr>
          <w:gridAfter w:val="1"/>
          <w:wAfter w:w="8" w:type="dxa"/>
          <w:trHeight w:val="300"/>
        </w:trPr>
        <w:tc>
          <w:tcPr>
            <w:tcW w:w="522" w:type="dxa"/>
            <w:tcMar/>
          </w:tcPr>
          <w:p w:rsidRPr="007A3BD3" w:rsidR="00364D5E" w:rsidP="004B4444" w:rsidRDefault="00364D5E" w14:paraId="5882A3CD" w14:textId="77777777">
            <w:r w:rsidRPr="007A3BD3">
              <w:t>02.</w:t>
            </w:r>
          </w:p>
        </w:tc>
        <w:tc>
          <w:tcPr>
            <w:tcW w:w="2454" w:type="dxa"/>
            <w:tcMar/>
          </w:tcPr>
          <w:p w:rsidRPr="007A3BD3" w:rsidR="00364D5E" w:rsidP="004B4444" w:rsidRDefault="00364D5E" w14:paraId="26D2DFDE" w14:textId="77777777">
            <w:pPr>
              <w:jc w:val="right"/>
            </w:pPr>
            <w:r w:rsidRPr="007A3BD3">
              <w:t>Ekspertizes aktas</w:t>
            </w:r>
          </w:p>
        </w:tc>
        <w:tc>
          <w:tcPr>
            <w:tcW w:w="4890" w:type="dxa"/>
            <w:tcMar/>
          </w:tcPr>
          <w:p w:rsidRPr="007A3BD3" w:rsidR="00364D5E" w:rsidP="004B4444" w:rsidRDefault="00364D5E" w14:paraId="02E30CD0" w14:textId="77777777">
            <w:pPr>
              <w:jc w:val="both"/>
            </w:pPr>
            <w:r w:rsidRPr="007A3BD3">
              <w:t>1. Ekspertizės rangovo išduota teigiama ekspertizės išvada.</w:t>
            </w:r>
          </w:p>
        </w:tc>
        <w:tc>
          <w:tcPr>
            <w:tcW w:w="1264" w:type="dxa"/>
            <w:vMerge/>
            <w:tcMar/>
          </w:tcPr>
          <w:p w:rsidRPr="007A3BD3" w:rsidR="00364D5E" w:rsidP="004B4444" w:rsidRDefault="00364D5E" w14:paraId="5B6F2DC6" w14:textId="77777777"/>
        </w:tc>
        <w:tc>
          <w:tcPr>
            <w:tcW w:w="1404" w:type="dxa"/>
            <w:vMerge/>
            <w:tcMar/>
          </w:tcPr>
          <w:p w:rsidRPr="007A3BD3" w:rsidR="00364D5E" w:rsidP="004B4444" w:rsidRDefault="00364D5E" w14:paraId="533BF732" w14:textId="77777777"/>
        </w:tc>
        <w:tc>
          <w:tcPr>
            <w:tcW w:w="1577" w:type="dxa"/>
            <w:vMerge/>
            <w:tcMar/>
          </w:tcPr>
          <w:p w:rsidRPr="007A3BD3" w:rsidR="00364D5E" w:rsidP="004B4444" w:rsidRDefault="00364D5E" w14:paraId="3E872A15" w14:textId="77777777"/>
        </w:tc>
        <w:tc>
          <w:tcPr>
            <w:tcW w:w="1264" w:type="dxa"/>
            <w:vMerge/>
            <w:tcMar/>
          </w:tcPr>
          <w:p w:rsidRPr="007A3BD3" w:rsidR="00364D5E" w:rsidP="004B4444" w:rsidRDefault="00364D5E" w14:paraId="62663733" w14:textId="77777777"/>
        </w:tc>
        <w:tc>
          <w:tcPr>
            <w:tcW w:w="1264" w:type="dxa"/>
            <w:vMerge/>
            <w:tcMar/>
          </w:tcPr>
          <w:p w:rsidRPr="007A3BD3" w:rsidR="00364D5E" w:rsidP="004B4444" w:rsidRDefault="00364D5E" w14:paraId="06609BFD" w14:textId="77777777"/>
        </w:tc>
      </w:tr>
      <w:tr w:rsidRPr="007A3BD3" w:rsidR="00364D5E" w:rsidTr="10DE0A77" w14:paraId="46F0E311" w14:textId="77777777">
        <w:trPr>
          <w:gridAfter w:val="1"/>
          <w:wAfter w:w="8" w:type="dxa"/>
          <w:trHeight w:val="300"/>
        </w:trPr>
        <w:tc>
          <w:tcPr>
            <w:tcW w:w="522" w:type="dxa"/>
            <w:tcMar/>
          </w:tcPr>
          <w:p w:rsidRPr="007A3BD3" w:rsidR="00364D5E" w:rsidP="004B4444" w:rsidRDefault="00364D5E" w14:paraId="77635729" w14:textId="77777777">
            <w:pPr>
              <w:rPr>
                <w:b/>
                <w:bCs/>
              </w:rPr>
            </w:pPr>
            <w:r w:rsidRPr="007A3BD3">
              <w:rPr>
                <w:b/>
                <w:bCs/>
              </w:rPr>
              <w:t>9.</w:t>
            </w:r>
          </w:p>
        </w:tc>
        <w:tc>
          <w:tcPr>
            <w:tcW w:w="14117" w:type="dxa"/>
            <w:gridSpan w:val="7"/>
            <w:tcMar/>
          </w:tcPr>
          <w:p w:rsidRPr="007A3BD3" w:rsidR="00364D5E" w:rsidP="004B4444" w:rsidRDefault="00364D5E" w14:paraId="3913C81D" w14:textId="77777777">
            <w:pPr>
              <w:rPr>
                <w:b/>
                <w:bCs/>
              </w:rPr>
            </w:pPr>
            <w:r w:rsidRPr="007A3BD3">
              <w:rPr>
                <w:b/>
                <w:bCs/>
              </w:rPr>
              <w:t>Rangos darbai</w:t>
            </w:r>
          </w:p>
        </w:tc>
      </w:tr>
      <w:tr w:rsidRPr="007A3BD3" w:rsidR="00364D5E" w:rsidTr="10DE0A77" w14:paraId="2E3BFFAA" w14:textId="77777777">
        <w:trPr>
          <w:gridAfter w:val="1"/>
          <w:wAfter w:w="8" w:type="dxa"/>
          <w:trHeight w:val="300"/>
        </w:trPr>
        <w:tc>
          <w:tcPr>
            <w:tcW w:w="522" w:type="dxa"/>
            <w:tcMar/>
          </w:tcPr>
          <w:p w:rsidRPr="007A3BD3" w:rsidR="00364D5E" w:rsidP="004B4444" w:rsidRDefault="00364D5E" w14:paraId="2243D78C" w14:textId="77777777">
            <w:r w:rsidRPr="007A3BD3">
              <w:t>01.</w:t>
            </w:r>
          </w:p>
        </w:tc>
        <w:tc>
          <w:tcPr>
            <w:tcW w:w="2454" w:type="dxa"/>
            <w:tcMar/>
          </w:tcPr>
          <w:p w:rsidRPr="007A3BD3" w:rsidR="00364D5E" w:rsidP="004B4444" w:rsidRDefault="00364D5E" w14:paraId="1FB0DD91" w14:textId="48B5C800">
            <w:pPr>
              <w:jc w:val="right"/>
            </w:pPr>
            <w:r w:rsidR="00364D5E">
              <w:rPr/>
              <w:t>Susitikim</w:t>
            </w:r>
            <w:r w:rsidR="3614A60B">
              <w:rPr/>
              <w:t>ų</w:t>
            </w:r>
            <w:r w:rsidR="00364D5E">
              <w:rPr/>
              <w:t xml:space="preserve"> protokolai</w:t>
            </w:r>
          </w:p>
        </w:tc>
        <w:tc>
          <w:tcPr>
            <w:tcW w:w="4890" w:type="dxa"/>
            <w:tcMar/>
          </w:tcPr>
          <w:p w:rsidRPr="007A3BD3" w:rsidR="00364D5E" w:rsidP="004B4444" w:rsidRDefault="00364D5E" w14:paraId="5F30D6FF" w14:textId="77777777">
            <w:pPr>
              <w:jc w:val="both"/>
            </w:pPr>
            <w:r w:rsidRPr="007A3BD3">
              <w:t>1. Vidinių susitikimų su projekto komanda protokolai;</w:t>
            </w:r>
          </w:p>
          <w:p w:rsidRPr="007A3BD3" w:rsidR="00364D5E" w:rsidP="004B4444" w:rsidRDefault="00364D5E" w14:paraId="6FB4CDE0" w14:textId="77777777">
            <w:pPr>
              <w:jc w:val="both"/>
            </w:pPr>
            <w:r w:rsidRPr="007A3BD3">
              <w:t>2. Susitikimų su rangovu protokolai.</w:t>
            </w:r>
          </w:p>
        </w:tc>
        <w:tc>
          <w:tcPr>
            <w:tcW w:w="1264" w:type="dxa"/>
            <w:vMerge w:val="restart"/>
            <w:tcMar/>
          </w:tcPr>
          <w:p w:rsidRPr="007A3BD3" w:rsidR="00364D5E" w:rsidP="004B4444" w:rsidRDefault="00364D5E" w14:paraId="064AF108" w14:textId="77777777">
            <w:r w:rsidRPr="00593668">
              <w:t>Pilnos skaitymo ir redagavimo teisės</w:t>
            </w:r>
          </w:p>
        </w:tc>
        <w:tc>
          <w:tcPr>
            <w:tcW w:w="1404" w:type="dxa"/>
            <w:vMerge w:val="restart"/>
            <w:tcMar/>
          </w:tcPr>
          <w:p w:rsidRPr="007A3BD3" w:rsidR="00364D5E" w:rsidP="004B4444" w:rsidRDefault="00364D5E" w14:paraId="040D6DB1" w14:textId="77777777">
            <w:r w:rsidRPr="00593668">
              <w:t>Pilnos skaitymo ir redagavimo teisės</w:t>
            </w:r>
          </w:p>
        </w:tc>
        <w:tc>
          <w:tcPr>
            <w:tcW w:w="1577" w:type="dxa"/>
            <w:vMerge w:val="restart"/>
            <w:tcMar/>
          </w:tcPr>
          <w:p w:rsidRPr="007A3BD3" w:rsidR="00364D5E" w:rsidP="004B4444" w:rsidRDefault="00364D5E" w14:paraId="1235D21B" w14:textId="77777777">
            <w:r>
              <w:t>-</w:t>
            </w:r>
          </w:p>
        </w:tc>
        <w:tc>
          <w:tcPr>
            <w:tcW w:w="1264" w:type="dxa"/>
            <w:vMerge w:val="restart"/>
            <w:tcMar/>
          </w:tcPr>
          <w:p w:rsidRPr="007A3BD3" w:rsidR="00364D5E" w:rsidP="004B4444" w:rsidRDefault="00364D5E" w14:paraId="35CA0F21" w14:textId="77777777">
            <w:r>
              <w:t>-</w:t>
            </w:r>
          </w:p>
        </w:tc>
        <w:tc>
          <w:tcPr>
            <w:tcW w:w="1264" w:type="dxa"/>
            <w:vMerge w:val="restart"/>
            <w:tcMar/>
          </w:tcPr>
          <w:p w:rsidRPr="007A3BD3" w:rsidR="00364D5E" w:rsidP="004B4444" w:rsidRDefault="00364D5E" w14:paraId="23B33D1B" w14:textId="77777777">
            <w:r w:rsidRPr="00593668">
              <w:t>Pilnos skaitymo ir redagavimo teisės</w:t>
            </w:r>
          </w:p>
        </w:tc>
      </w:tr>
      <w:tr w:rsidRPr="007A3BD3" w:rsidR="00364D5E" w:rsidTr="10DE0A77" w14:paraId="00AF2406" w14:textId="77777777">
        <w:trPr>
          <w:gridAfter w:val="1"/>
          <w:wAfter w:w="8" w:type="dxa"/>
          <w:trHeight w:val="300"/>
        </w:trPr>
        <w:tc>
          <w:tcPr>
            <w:tcW w:w="522" w:type="dxa"/>
            <w:tcMar/>
          </w:tcPr>
          <w:p w:rsidRPr="007A3BD3" w:rsidR="00364D5E" w:rsidP="004B4444" w:rsidRDefault="00364D5E" w14:paraId="4ECBE1D7" w14:textId="77777777">
            <w:r w:rsidRPr="007A3BD3">
              <w:t>02.</w:t>
            </w:r>
          </w:p>
        </w:tc>
        <w:tc>
          <w:tcPr>
            <w:tcW w:w="2454" w:type="dxa"/>
            <w:tcMar/>
          </w:tcPr>
          <w:p w:rsidRPr="007A3BD3" w:rsidR="00364D5E" w:rsidP="004B4444" w:rsidRDefault="00364D5E" w14:paraId="7EA3E113" w14:textId="77777777">
            <w:pPr>
              <w:jc w:val="right"/>
            </w:pPr>
            <w:r w:rsidRPr="007A3BD3">
              <w:t>Ataskaitos</w:t>
            </w:r>
          </w:p>
        </w:tc>
        <w:tc>
          <w:tcPr>
            <w:tcW w:w="4890" w:type="dxa"/>
            <w:tcMar/>
          </w:tcPr>
          <w:p w:rsidRPr="007A3BD3" w:rsidR="00364D5E" w:rsidP="004B4444" w:rsidRDefault="00364D5E" w14:paraId="6FFE8C49" w14:textId="77777777">
            <w:pPr>
              <w:jc w:val="both"/>
            </w:pPr>
            <w:r w:rsidRPr="007A3BD3">
              <w:t>1. Rangovo pateiktos veiklos ataskaitos (teikiamos pagal sutartį).</w:t>
            </w:r>
          </w:p>
        </w:tc>
        <w:tc>
          <w:tcPr>
            <w:tcW w:w="1264" w:type="dxa"/>
            <w:vMerge/>
            <w:tcMar/>
          </w:tcPr>
          <w:p w:rsidRPr="007A3BD3" w:rsidR="00364D5E" w:rsidP="004B4444" w:rsidRDefault="00364D5E" w14:paraId="1358CC6D" w14:textId="77777777"/>
        </w:tc>
        <w:tc>
          <w:tcPr>
            <w:tcW w:w="1404" w:type="dxa"/>
            <w:vMerge/>
            <w:tcMar/>
          </w:tcPr>
          <w:p w:rsidRPr="007A3BD3" w:rsidR="00364D5E" w:rsidP="004B4444" w:rsidRDefault="00364D5E" w14:paraId="50A72778" w14:textId="77777777"/>
        </w:tc>
        <w:tc>
          <w:tcPr>
            <w:tcW w:w="1577" w:type="dxa"/>
            <w:vMerge/>
            <w:tcMar/>
          </w:tcPr>
          <w:p w:rsidRPr="007A3BD3" w:rsidR="00364D5E" w:rsidP="004B4444" w:rsidRDefault="00364D5E" w14:paraId="37A21770" w14:textId="77777777"/>
        </w:tc>
        <w:tc>
          <w:tcPr>
            <w:tcW w:w="1264" w:type="dxa"/>
            <w:vMerge/>
            <w:tcMar/>
          </w:tcPr>
          <w:p w:rsidRPr="007A3BD3" w:rsidR="00364D5E" w:rsidP="004B4444" w:rsidRDefault="00364D5E" w14:paraId="6069EC4B" w14:textId="77777777"/>
        </w:tc>
        <w:tc>
          <w:tcPr>
            <w:tcW w:w="1264" w:type="dxa"/>
            <w:vMerge/>
            <w:tcMar/>
          </w:tcPr>
          <w:p w:rsidRPr="007A3BD3" w:rsidR="00364D5E" w:rsidP="004B4444" w:rsidRDefault="00364D5E" w14:paraId="5A9AD375" w14:textId="77777777"/>
        </w:tc>
      </w:tr>
      <w:tr w:rsidRPr="007A3BD3" w:rsidR="00364D5E" w:rsidTr="10DE0A77" w14:paraId="5B3106A2" w14:textId="77777777">
        <w:trPr>
          <w:gridAfter w:val="1"/>
          <w:wAfter w:w="8" w:type="dxa"/>
          <w:trHeight w:val="300"/>
        </w:trPr>
        <w:tc>
          <w:tcPr>
            <w:tcW w:w="522" w:type="dxa"/>
            <w:tcMar/>
          </w:tcPr>
          <w:p w:rsidRPr="007A3BD3" w:rsidR="00364D5E" w:rsidP="004B4444" w:rsidRDefault="00364D5E" w14:paraId="5A059899" w14:textId="77777777">
            <w:r w:rsidRPr="007A3BD3">
              <w:t>03.</w:t>
            </w:r>
          </w:p>
        </w:tc>
        <w:tc>
          <w:tcPr>
            <w:tcW w:w="2454" w:type="dxa"/>
            <w:tcMar/>
          </w:tcPr>
          <w:p w:rsidRPr="007A3BD3" w:rsidR="00364D5E" w:rsidP="004B4444" w:rsidRDefault="00364D5E" w14:paraId="23BC1C0C" w14:textId="77777777">
            <w:pPr>
              <w:jc w:val="right"/>
            </w:pPr>
            <w:r w:rsidRPr="007A3BD3">
              <w:t>Statybos dokai</w:t>
            </w:r>
          </w:p>
        </w:tc>
        <w:tc>
          <w:tcPr>
            <w:tcW w:w="4890" w:type="dxa"/>
            <w:tcMar/>
          </w:tcPr>
          <w:p w:rsidRPr="007A3BD3" w:rsidR="00364D5E" w:rsidP="004B4444" w:rsidRDefault="00364D5E" w14:paraId="028CBDF9" w14:textId="77777777">
            <w:pPr>
              <w:jc w:val="both"/>
            </w:pPr>
            <w:r w:rsidRPr="007A3BD3">
              <w:t>1. Statybvietės perdavimo – priėmimo aktai;</w:t>
            </w:r>
          </w:p>
          <w:p w:rsidR="00364D5E" w:rsidP="004B4444" w:rsidRDefault="00364D5E" w14:paraId="6C60A31D" w14:textId="77777777">
            <w:pPr>
              <w:jc w:val="both"/>
            </w:pPr>
            <w:r w:rsidRPr="007A3BD3">
              <w:t xml:space="preserve">2. </w:t>
            </w:r>
            <w:r>
              <w:t>Įvadinės kontrolės dokumentai;</w:t>
            </w:r>
          </w:p>
          <w:p w:rsidRPr="007A3BD3" w:rsidR="00364D5E" w:rsidP="004B4444" w:rsidRDefault="00364D5E" w14:paraId="525E8F70" w14:textId="77777777">
            <w:pPr>
              <w:jc w:val="both"/>
            </w:pPr>
            <w:r w:rsidRPr="007A3BD3">
              <w:t>3. Vidinės komisijos darbų priėmimo aktai;</w:t>
            </w:r>
          </w:p>
          <w:p w:rsidRPr="007A3BD3" w:rsidR="00364D5E" w:rsidP="004B4444" w:rsidRDefault="00364D5E" w14:paraId="10B1AEDB" w14:textId="77777777">
            <w:pPr>
              <w:jc w:val="both"/>
            </w:pPr>
            <w:r w:rsidRPr="007A3BD3">
              <w:t>4. Darbų saugos pažeidimų aktai</w:t>
            </w:r>
            <w:r>
              <w:t>.</w:t>
            </w:r>
          </w:p>
        </w:tc>
        <w:tc>
          <w:tcPr>
            <w:tcW w:w="1264" w:type="dxa"/>
            <w:vMerge/>
            <w:tcMar/>
          </w:tcPr>
          <w:p w:rsidRPr="007A3BD3" w:rsidR="00364D5E" w:rsidP="004B4444" w:rsidRDefault="00364D5E" w14:paraId="0B8DC202" w14:textId="77777777"/>
        </w:tc>
        <w:tc>
          <w:tcPr>
            <w:tcW w:w="1404" w:type="dxa"/>
            <w:vMerge/>
            <w:tcMar/>
          </w:tcPr>
          <w:p w:rsidRPr="007A3BD3" w:rsidR="00364D5E" w:rsidP="004B4444" w:rsidRDefault="00364D5E" w14:paraId="58586DEA" w14:textId="77777777"/>
        </w:tc>
        <w:tc>
          <w:tcPr>
            <w:tcW w:w="1577" w:type="dxa"/>
            <w:vMerge/>
            <w:tcMar/>
          </w:tcPr>
          <w:p w:rsidRPr="007A3BD3" w:rsidR="00364D5E" w:rsidP="004B4444" w:rsidRDefault="00364D5E" w14:paraId="537D83C5" w14:textId="77777777"/>
        </w:tc>
        <w:tc>
          <w:tcPr>
            <w:tcW w:w="1264" w:type="dxa"/>
            <w:vMerge/>
            <w:tcMar/>
          </w:tcPr>
          <w:p w:rsidRPr="007A3BD3" w:rsidR="00364D5E" w:rsidP="004B4444" w:rsidRDefault="00364D5E" w14:paraId="11350DA3" w14:textId="77777777"/>
        </w:tc>
        <w:tc>
          <w:tcPr>
            <w:tcW w:w="1264" w:type="dxa"/>
            <w:vMerge/>
            <w:tcMar/>
          </w:tcPr>
          <w:p w:rsidRPr="007A3BD3" w:rsidR="00364D5E" w:rsidP="004B4444" w:rsidRDefault="00364D5E" w14:paraId="3B58DD5D" w14:textId="77777777"/>
        </w:tc>
      </w:tr>
      <w:tr w:rsidRPr="007A3BD3" w:rsidR="00364D5E" w:rsidTr="10DE0A77" w14:paraId="2648BCF6" w14:textId="77777777">
        <w:trPr>
          <w:gridAfter w:val="1"/>
          <w:wAfter w:w="8" w:type="dxa"/>
          <w:trHeight w:val="300"/>
        </w:trPr>
        <w:tc>
          <w:tcPr>
            <w:tcW w:w="522" w:type="dxa"/>
            <w:tcMar/>
          </w:tcPr>
          <w:p w:rsidRPr="007A3BD3" w:rsidR="00364D5E" w:rsidP="004B4444" w:rsidRDefault="00364D5E" w14:paraId="02D86A7E" w14:textId="77777777">
            <w:r w:rsidRPr="007A3BD3">
              <w:t>04.</w:t>
            </w:r>
          </w:p>
        </w:tc>
        <w:tc>
          <w:tcPr>
            <w:tcW w:w="2454" w:type="dxa"/>
            <w:tcMar/>
          </w:tcPr>
          <w:p w:rsidRPr="007A3BD3" w:rsidR="00364D5E" w:rsidP="004B4444" w:rsidRDefault="00364D5E" w14:paraId="437A1DFE" w14:textId="77777777">
            <w:pPr>
              <w:jc w:val="right"/>
            </w:pPr>
            <w:proofErr w:type="spellStart"/>
            <w:r w:rsidRPr="007A3BD3">
              <w:t>Foto_Video</w:t>
            </w:r>
            <w:proofErr w:type="spellEnd"/>
            <w:r w:rsidRPr="007A3BD3">
              <w:t xml:space="preserve"> fiksacija</w:t>
            </w:r>
          </w:p>
        </w:tc>
        <w:tc>
          <w:tcPr>
            <w:tcW w:w="4890" w:type="dxa"/>
            <w:tcMar/>
          </w:tcPr>
          <w:p w:rsidRPr="007A3BD3" w:rsidR="00364D5E" w:rsidP="004B4444" w:rsidRDefault="00364D5E" w14:paraId="3EDD7849" w14:textId="77777777">
            <w:pPr>
              <w:jc w:val="both"/>
            </w:pPr>
            <w:r w:rsidRPr="007A3BD3">
              <w:t xml:space="preserve">1. Fotografijos, </w:t>
            </w:r>
            <w:proofErr w:type="spellStart"/>
            <w:r w:rsidRPr="007A3BD3">
              <w:t>video</w:t>
            </w:r>
            <w:proofErr w:type="spellEnd"/>
            <w:r w:rsidRPr="007A3BD3">
              <w:t xml:space="preserve"> įrašai iš statybvietės.</w:t>
            </w:r>
          </w:p>
        </w:tc>
        <w:tc>
          <w:tcPr>
            <w:tcW w:w="1264" w:type="dxa"/>
            <w:vMerge/>
            <w:tcMar/>
          </w:tcPr>
          <w:p w:rsidRPr="007A3BD3" w:rsidR="00364D5E" w:rsidP="004B4444" w:rsidRDefault="00364D5E" w14:paraId="515C5F49" w14:textId="77777777"/>
        </w:tc>
        <w:tc>
          <w:tcPr>
            <w:tcW w:w="1404" w:type="dxa"/>
            <w:vMerge/>
            <w:tcMar/>
          </w:tcPr>
          <w:p w:rsidRPr="007A3BD3" w:rsidR="00364D5E" w:rsidP="004B4444" w:rsidRDefault="00364D5E" w14:paraId="5FC05A65" w14:textId="77777777"/>
        </w:tc>
        <w:tc>
          <w:tcPr>
            <w:tcW w:w="1577" w:type="dxa"/>
            <w:vMerge/>
            <w:tcMar/>
          </w:tcPr>
          <w:p w:rsidRPr="007A3BD3" w:rsidR="00364D5E" w:rsidP="004B4444" w:rsidRDefault="00364D5E" w14:paraId="7158BD97" w14:textId="77777777"/>
        </w:tc>
        <w:tc>
          <w:tcPr>
            <w:tcW w:w="1264" w:type="dxa"/>
            <w:vMerge/>
            <w:tcMar/>
          </w:tcPr>
          <w:p w:rsidRPr="007A3BD3" w:rsidR="00364D5E" w:rsidP="004B4444" w:rsidRDefault="00364D5E" w14:paraId="746E2F15" w14:textId="77777777"/>
        </w:tc>
        <w:tc>
          <w:tcPr>
            <w:tcW w:w="1264" w:type="dxa"/>
            <w:vMerge/>
            <w:tcMar/>
          </w:tcPr>
          <w:p w:rsidRPr="007A3BD3" w:rsidR="00364D5E" w:rsidP="004B4444" w:rsidRDefault="00364D5E" w14:paraId="421121C1" w14:textId="77777777"/>
        </w:tc>
      </w:tr>
      <w:tr w:rsidRPr="007A3BD3" w:rsidR="00364D5E" w:rsidTr="10DE0A77" w14:paraId="4A327FC9" w14:textId="77777777">
        <w:trPr>
          <w:gridAfter w:val="1"/>
          <w:wAfter w:w="8" w:type="dxa"/>
          <w:trHeight w:val="300"/>
        </w:trPr>
        <w:tc>
          <w:tcPr>
            <w:tcW w:w="522" w:type="dxa"/>
            <w:tcMar/>
          </w:tcPr>
          <w:p w:rsidRPr="007A3BD3" w:rsidR="00364D5E" w:rsidP="004B4444" w:rsidRDefault="00364D5E" w14:paraId="4F85E6A8" w14:textId="77777777">
            <w:r w:rsidRPr="007A3BD3">
              <w:lastRenderedPageBreak/>
              <w:t>05.</w:t>
            </w:r>
          </w:p>
        </w:tc>
        <w:tc>
          <w:tcPr>
            <w:tcW w:w="2454" w:type="dxa"/>
            <w:tcMar/>
          </w:tcPr>
          <w:p w:rsidRPr="007A3BD3" w:rsidR="00364D5E" w:rsidP="004B4444" w:rsidRDefault="00364D5E" w14:paraId="5EEEAB33" w14:textId="772BB835">
            <w:pPr>
              <w:jc w:val="right"/>
            </w:pPr>
            <w:r w:rsidR="00364D5E">
              <w:rPr/>
              <w:t xml:space="preserve">Paskyrimo </w:t>
            </w:r>
            <w:r w:rsidR="275AAFBA">
              <w:rPr/>
              <w:t>įsakymai</w:t>
            </w:r>
          </w:p>
        </w:tc>
        <w:tc>
          <w:tcPr>
            <w:tcW w:w="4890" w:type="dxa"/>
            <w:tcMar/>
          </w:tcPr>
          <w:p w:rsidRPr="007A3BD3" w:rsidR="00364D5E" w:rsidP="004B4444" w:rsidRDefault="00364D5E" w14:paraId="052A9A26" w14:textId="77777777">
            <w:pPr>
              <w:jc w:val="both"/>
            </w:pPr>
            <w:r w:rsidRPr="007A3BD3">
              <w:t>1. Rangovo pateiktas įsakymas dėl darbuotojų paskyrimo.</w:t>
            </w:r>
          </w:p>
        </w:tc>
        <w:tc>
          <w:tcPr>
            <w:tcW w:w="1264" w:type="dxa"/>
            <w:vMerge/>
            <w:tcMar/>
          </w:tcPr>
          <w:p w:rsidRPr="007A3BD3" w:rsidR="00364D5E" w:rsidP="004B4444" w:rsidRDefault="00364D5E" w14:paraId="4E685661" w14:textId="77777777"/>
        </w:tc>
        <w:tc>
          <w:tcPr>
            <w:tcW w:w="1404" w:type="dxa"/>
            <w:vMerge/>
            <w:tcMar/>
          </w:tcPr>
          <w:p w:rsidRPr="007A3BD3" w:rsidR="00364D5E" w:rsidP="004B4444" w:rsidRDefault="00364D5E" w14:paraId="13C6B862" w14:textId="77777777"/>
        </w:tc>
        <w:tc>
          <w:tcPr>
            <w:tcW w:w="1577" w:type="dxa"/>
            <w:vMerge/>
            <w:tcMar/>
          </w:tcPr>
          <w:p w:rsidRPr="007A3BD3" w:rsidR="00364D5E" w:rsidP="004B4444" w:rsidRDefault="00364D5E" w14:paraId="499C45B8" w14:textId="77777777"/>
        </w:tc>
        <w:tc>
          <w:tcPr>
            <w:tcW w:w="1264" w:type="dxa"/>
            <w:vMerge/>
            <w:tcMar/>
          </w:tcPr>
          <w:p w:rsidRPr="007A3BD3" w:rsidR="00364D5E" w:rsidP="004B4444" w:rsidRDefault="00364D5E" w14:paraId="0B2B6D94" w14:textId="77777777"/>
        </w:tc>
        <w:tc>
          <w:tcPr>
            <w:tcW w:w="1264" w:type="dxa"/>
            <w:vMerge/>
            <w:tcMar/>
          </w:tcPr>
          <w:p w:rsidRPr="007A3BD3" w:rsidR="00364D5E" w:rsidP="004B4444" w:rsidRDefault="00364D5E" w14:paraId="1C17700E" w14:textId="77777777"/>
        </w:tc>
      </w:tr>
      <w:tr w:rsidRPr="007A3BD3" w:rsidR="00364D5E" w:rsidTr="10DE0A77" w14:paraId="32FBA322" w14:textId="77777777">
        <w:trPr>
          <w:gridAfter w:val="1"/>
          <w:wAfter w:w="8" w:type="dxa"/>
          <w:trHeight w:val="300"/>
        </w:trPr>
        <w:tc>
          <w:tcPr>
            <w:tcW w:w="522" w:type="dxa"/>
            <w:tcMar/>
          </w:tcPr>
          <w:p w:rsidRPr="007A3BD3" w:rsidR="00364D5E" w:rsidP="004B4444" w:rsidRDefault="00364D5E" w14:paraId="0E5D0C6D" w14:textId="77777777">
            <w:pPr>
              <w:rPr>
                <w:b/>
                <w:bCs/>
              </w:rPr>
            </w:pPr>
            <w:r w:rsidRPr="007A3BD3">
              <w:rPr>
                <w:b/>
                <w:bCs/>
              </w:rPr>
              <w:t>10.</w:t>
            </w:r>
          </w:p>
        </w:tc>
        <w:tc>
          <w:tcPr>
            <w:tcW w:w="14117" w:type="dxa"/>
            <w:gridSpan w:val="7"/>
            <w:tcMar/>
          </w:tcPr>
          <w:p w:rsidRPr="007A3BD3" w:rsidR="00364D5E" w:rsidP="004B4444" w:rsidRDefault="00364D5E" w14:paraId="22B2733D" w14:textId="77777777">
            <w:pPr>
              <w:rPr>
                <w:b/>
                <w:bCs/>
              </w:rPr>
            </w:pPr>
            <w:r w:rsidRPr="007A3BD3">
              <w:rPr>
                <w:b/>
                <w:bCs/>
              </w:rPr>
              <w:t>Taip pastatyta</w:t>
            </w:r>
          </w:p>
        </w:tc>
      </w:tr>
      <w:tr w:rsidR="00364D5E" w:rsidTr="10DE0A77" w14:paraId="13427907" w14:textId="77777777">
        <w:trPr>
          <w:gridAfter w:val="1"/>
          <w:wAfter w:w="8" w:type="dxa"/>
          <w:trHeight w:val="300"/>
        </w:trPr>
        <w:tc>
          <w:tcPr>
            <w:tcW w:w="522" w:type="dxa"/>
            <w:tcMar/>
          </w:tcPr>
          <w:p w:rsidR="00364D5E" w:rsidP="004B4444" w:rsidRDefault="00364D5E" w14:paraId="7AAE1D20" w14:textId="77777777">
            <w:pPr>
              <w:rPr>
                <w:b/>
                <w:bCs/>
              </w:rPr>
            </w:pPr>
          </w:p>
        </w:tc>
        <w:tc>
          <w:tcPr>
            <w:tcW w:w="14117" w:type="dxa"/>
            <w:gridSpan w:val="7"/>
            <w:tcMar/>
          </w:tcPr>
          <w:p w:rsidR="00364D5E" w:rsidP="004B4444" w:rsidRDefault="00364D5E" w14:paraId="04A0434C" w14:textId="77777777">
            <w:r w:rsidRPr="00E2451C">
              <w:t>(standartinė kiekvieno projekto užbaigimo dokumentų struktūra, kuri pateikiama rangovo kartu su visų rangovo pateikiamų dokumentų registru</w:t>
            </w:r>
            <w:r>
              <w:t xml:space="preserve"> </w:t>
            </w:r>
            <w:r w:rsidRPr="00E2451C">
              <w:t>/</w:t>
            </w:r>
            <w:r>
              <w:t xml:space="preserve"> </w:t>
            </w:r>
            <w:r w:rsidRPr="00E2451C">
              <w:t xml:space="preserve">turiniu </w:t>
            </w:r>
            <w:r>
              <w:t>, o taip pat su dokumentų registru EXCEL formatu bei atskiru su SSTP vadovu suderintu registru PDF faile</w:t>
            </w:r>
            <w:r w:rsidRPr="00E2451C">
              <w:t>)</w:t>
            </w:r>
          </w:p>
        </w:tc>
      </w:tr>
      <w:tr w:rsidRPr="007A3BD3" w:rsidR="00364D5E" w:rsidTr="10DE0A77" w14:paraId="09DE83D6" w14:textId="77777777">
        <w:trPr>
          <w:gridAfter w:val="1"/>
          <w:wAfter w:w="8" w:type="dxa"/>
          <w:trHeight w:val="300"/>
        </w:trPr>
        <w:tc>
          <w:tcPr>
            <w:tcW w:w="522" w:type="dxa"/>
            <w:tcMar/>
          </w:tcPr>
          <w:p w:rsidRPr="007A3BD3" w:rsidR="00364D5E" w:rsidP="004B4444" w:rsidRDefault="00364D5E" w14:paraId="7829C0C8" w14:textId="77777777">
            <w:r>
              <w:t>I.</w:t>
            </w:r>
          </w:p>
        </w:tc>
        <w:tc>
          <w:tcPr>
            <w:tcW w:w="2454" w:type="dxa"/>
            <w:tcMar/>
          </w:tcPr>
          <w:p w:rsidRPr="007A3BD3" w:rsidR="00364D5E" w:rsidP="004B4444" w:rsidRDefault="00364D5E" w14:paraId="74D59E2E" w14:textId="77777777">
            <w:pPr>
              <w:jc w:val="right"/>
            </w:pPr>
            <w:r>
              <w:t>PROJEKTAI</w:t>
            </w:r>
          </w:p>
        </w:tc>
        <w:tc>
          <w:tcPr>
            <w:tcW w:w="4890" w:type="dxa"/>
            <w:tcMar/>
          </w:tcPr>
          <w:p w:rsidRPr="007A3BD3" w:rsidR="00364D5E" w:rsidP="004B4444" w:rsidRDefault="00364D5E" w14:paraId="42224FB5" w14:textId="77777777">
            <w:pPr>
              <w:jc w:val="both"/>
              <w:rPr>
                <w:rFonts w:ascii="Calibri" w:hAnsi="Calibri" w:eastAsia="Calibri" w:cs="Calibri"/>
              </w:rPr>
            </w:pPr>
            <w:r w:rsidRPr="30488D96">
              <w:rPr>
                <w:rFonts w:ascii="Calibri" w:hAnsi="Calibri" w:eastAsia="Calibri" w:cs="Calibri"/>
              </w:rPr>
              <w:t xml:space="preserve">01.PP </w:t>
            </w:r>
            <w:r>
              <w:rPr>
                <w:rFonts w:ascii="Calibri" w:hAnsi="Calibri" w:eastAsia="Calibri" w:cs="Calibri"/>
              </w:rPr>
              <w:t xml:space="preserve">– </w:t>
            </w:r>
            <w:r w:rsidRPr="30488D96">
              <w:rPr>
                <w:rFonts w:ascii="Calibri" w:hAnsi="Calibri" w:eastAsia="Calibri" w:cs="Calibri"/>
              </w:rPr>
              <w:t>projektiniai pasiūlymai (arba TP)</w:t>
            </w:r>
          </w:p>
          <w:p w:rsidRPr="007A3BD3" w:rsidR="00364D5E" w:rsidP="004B4444" w:rsidRDefault="00364D5E" w14:paraId="3958BC7A" w14:textId="77777777">
            <w:pPr>
              <w:jc w:val="both"/>
              <w:rPr>
                <w:rFonts w:ascii="Calibri" w:hAnsi="Calibri" w:eastAsia="Calibri" w:cs="Calibri"/>
              </w:rPr>
            </w:pPr>
            <w:r w:rsidRPr="30488D96">
              <w:rPr>
                <w:rFonts w:ascii="Calibri" w:hAnsi="Calibri" w:eastAsia="Calibri" w:cs="Calibri"/>
              </w:rPr>
              <w:t xml:space="preserve">02.TDP </w:t>
            </w:r>
            <w:r>
              <w:rPr>
                <w:rFonts w:ascii="Calibri" w:hAnsi="Calibri" w:eastAsia="Calibri" w:cs="Calibri"/>
              </w:rPr>
              <w:t xml:space="preserve">– </w:t>
            </w:r>
            <w:r w:rsidRPr="30488D96">
              <w:rPr>
                <w:rFonts w:ascii="Calibri" w:hAnsi="Calibri" w:eastAsia="Calibri" w:cs="Calibri"/>
              </w:rPr>
              <w:t>techninis darbo projektas (arba DP)</w:t>
            </w:r>
          </w:p>
        </w:tc>
        <w:tc>
          <w:tcPr>
            <w:tcW w:w="1264" w:type="dxa"/>
            <w:vMerge w:val="restart"/>
            <w:tcMar/>
          </w:tcPr>
          <w:p w:rsidRPr="007A3BD3" w:rsidR="00364D5E" w:rsidP="004B4444" w:rsidRDefault="00364D5E" w14:paraId="1C43797A" w14:textId="77777777">
            <w:r w:rsidRPr="00593668">
              <w:t>Pilnos skaitymo ir redagavimo teisės</w:t>
            </w:r>
          </w:p>
        </w:tc>
        <w:tc>
          <w:tcPr>
            <w:tcW w:w="1404" w:type="dxa"/>
            <w:vMerge w:val="restart"/>
            <w:tcMar/>
          </w:tcPr>
          <w:p w:rsidRPr="007A3BD3" w:rsidR="00364D5E" w:rsidP="004B4444" w:rsidRDefault="00364D5E" w14:paraId="6397F909" w14:textId="77777777">
            <w:r w:rsidRPr="00593668">
              <w:t>Pilnos skaitymo ir redagavimo teisės</w:t>
            </w:r>
          </w:p>
        </w:tc>
        <w:tc>
          <w:tcPr>
            <w:tcW w:w="1577" w:type="dxa"/>
            <w:vMerge w:val="restart"/>
            <w:tcMar/>
          </w:tcPr>
          <w:p w:rsidRPr="007A3BD3" w:rsidR="00364D5E" w:rsidP="004B4444" w:rsidRDefault="00364D5E" w14:paraId="5839C58E" w14:textId="77777777">
            <w:r>
              <w:t>-</w:t>
            </w:r>
          </w:p>
        </w:tc>
        <w:tc>
          <w:tcPr>
            <w:tcW w:w="1264" w:type="dxa"/>
            <w:vMerge w:val="restart"/>
            <w:tcMar/>
          </w:tcPr>
          <w:p w:rsidRPr="007A3BD3" w:rsidR="00364D5E" w:rsidP="004B4444" w:rsidRDefault="00364D5E" w14:paraId="3B5CB905" w14:textId="77777777">
            <w:r>
              <w:t>-</w:t>
            </w:r>
          </w:p>
        </w:tc>
        <w:tc>
          <w:tcPr>
            <w:tcW w:w="1264" w:type="dxa"/>
            <w:vMerge w:val="restart"/>
            <w:tcMar/>
          </w:tcPr>
          <w:p w:rsidRPr="007A3BD3" w:rsidR="00364D5E" w:rsidP="004B4444" w:rsidRDefault="00364D5E" w14:paraId="6F32C5E3" w14:textId="77777777">
            <w:r w:rsidRPr="00593668">
              <w:t>Pilnos skaitymo ir redagavimo teisės</w:t>
            </w:r>
          </w:p>
        </w:tc>
      </w:tr>
      <w:tr w:rsidRPr="007A3BD3" w:rsidR="00364D5E" w:rsidTr="10DE0A77" w14:paraId="2319070F" w14:textId="77777777">
        <w:trPr>
          <w:gridAfter w:val="1"/>
          <w:wAfter w:w="8" w:type="dxa"/>
          <w:trHeight w:val="300"/>
        </w:trPr>
        <w:tc>
          <w:tcPr>
            <w:tcW w:w="522" w:type="dxa"/>
            <w:tcMar/>
          </w:tcPr>
          <w:p w:rsidRPr="007A3BD3" w:rsidR="00364D5E" w:rsidP="004B4444" w:rsidRDefault="00364D5E" w14:paraId="387471A6" w14:textId="77777777">
            <w:r>
              <w:t>II.</w:t>
            </w:r>
          </w:p>
        </w:tc>
        <w:tc>
          <w:tcPr>
            <w:tcW w:w="2454" w:type="dxa"/>
            <w:tcMar/>
          </w:tcPr>
          <w:p w:rsidRPr="007A3BD3" w:rsidR="00364D5E" w:rsidP="004B4444" w:rsidRDefault="00364D5E" w14:paraId="6638BD07" w14:textId="77777777">
            <w:pPr>
              <w:jc w:val="right"/>
            </w:pPr>
            <w:r>
              <w:t>DOK</w:t>
            </w:r>
          </w:p>
        </w:tc>
        <w:tc>
          <w:tcPr>
            <w:tcW w:w="4890" w:type="dxa"/>
            <w:tcMar/>
          </w:tcPr>
          <w:p w:rsidRPr="007A3BD3" w:rsidR="00364D5E" w:rsidP="004B4444" w:rsidRDefault="00364D5E" w14:paraId="29B89993" w14:textId="77777777">
            <w:pPr>
              <w:jc w:val="both"/>
              <w:rPr>
                <w:rFonts w:ascii="Calibri" w:hAnsi="Calibri" w:eastAsia="Calibri" w:cs="Calibri"/>
              </w:rPr>
            </w:pPr>
            <w:r w:rsidRPr="30488D96">
              <w:rPr>
                <w:rFonts w:ascii="Calibri" w:hAnsi="Calibri" w:eastAsia="Calibri" w:cs="Calibri"/>
              </w:rPr>
              <w:t>Dokumentai:</w:t>
            </w:r>
          </w:p>
          <w:p w:rsidRPr="007A3BD3" w:rsidR="00364D5E" w:rsidP="004B4444" w:rsidRDefault="00364D5E" w14:paraId="29E862B0" w14:textId="77777777">
            <w:pPr>
              <w:jc w:val="both"/>
              <w:rPr>
                <w:rFonts w:ascii="Calibri" w:hAnsi="Calibri" w:eastAsia="Calibri" w:cs="Calibri"/>
              </w:rPr>
            </w:pPr>
            <w:r w:rsidRPr="30488D96">
              <w:rPr>
                <w:rFonts w:ascii="Calibri" w:hAnsi="Calibri" w:eastAsia="Calibri" w:cs="Calibri"/>
              </w:rPr>
              <w:t xml:space="preserve">01.SLD </w:t>
            </w:r>
            <w:r>
              <w:rPr>
                <w:rFonts w:ascii="Calibri" w:hAnsi="Calibri" w:eastAsia="Calibri" w:cs="Calibri"/>
              </w:rPr>
              <w:t xml:space="preserve">– </w:t>
            </w:r>
            <w:r w:rsidRPr="30488D96">
              <w:rPr>
                <w:rFonts w:ascii="Calibri" w:hAnsi="Calibri" w:eastAsia="Calibri" w:cs="Calibri"/>
              </w:rPr>
              <w:t>statybą leidžiantis dokumentas</w:t>
            </w:r>
            <w:r>
              <w:rPr>
                <w:rFonts w:ascii="Calibri" w:hAnsi="Calibri" w:eastAsia="Calibri" w:cs="Calibri"/>
              </w:rPr>
              <w:t xml:space="preserve"> (</w:t>
            </w:r>
            <w:r w:rsidRPr="30488D96">
              <w:rPr>
                <w:rFonts w:ascii="Calibri" w:hAnsi="Calibri" w:eastAsia="Calibri" w:cs="Calibri"/>
              </w:rPr>
              <w:t>-ai</w:t>
            </w:r>
            <w:r>
              <w:rPr>
                <w:rFonts w:ascii="Calibri" w:hAnsi="Calibri" w:eastAsia="Calibri" w:cs="Calibri"/>
              </w:rPr>
              <w:t>);</w:t>
            </w:r>
          </w:p>
          <w:p w:rsidRPr="007A3BD3" w:rsidR="00364D5E" w:rsidP="004B4444" w:rsidRDefault="00364D5E" w14:paraId="531EBBF3" w14:textId="77777777">
            <w:pPr>
              <w:jc w:val="both"/>
              <w:rPr>
                <w:rFonts w:ascii="Calibri" w:hAnsi="Calibri" w:eastAsia="Calibri" w:cs="Calibri"/>
              </w:rPr>
            </w:pPr>
            <w:r w:rsidRPr="30488D96">
              <w:rPr>
                <w:rFonts w:ascii="Calibri" w:hAnsi="Calibri" w:eastAsia="Calibri" w:cs="Calibri"/>
              </w:rPr>
              <w:t>02.VERT</w:t>
            </w:r>
            <w:r>
              <w:rPr>
                <w:rFonts w:ascii="Calibri" w:hAnsi="Calibri" w:eastAsia="Calibri" w:cs="Calibri"/>
              </w:rPr>
              <w:t xml:space="preserve"> – </w:t>
            </w:r>
            <w:r w:rsidRPr="30488D96">
              <w:rPr>
                <w:rFonts w:ascii="Calibri" w:hAnsi="Calibri" w:eastAsia="Calibri" w:cs="Calibri"/>
              </w:rPr>
              <w:t>energetikos įrenginių techninės būklės patikrinimo pažyma</w:t>
            </w:r>
            <w:r>
              <w:rPr>
                <w:rFonts w:ascii="Calibri" w:hAnsi="Calibri" w:eastAsia="Calibri" w:cs="Calibri"/>
              </w:rPr>
              <w:t>;</w:t>
            </w:r>
          </w:p>
          <w:p w:rsidRPr="007A3BD3" w:rsidR="00364D5E" w:rsidP="004B4444" w:rsidRDefault="00364D5E" w14:paraId="5D1D3417" w14:textId="77777777">
            <w:pPr>
              <w:jc w:val="both"/>
              <w:rPr>
                <w:rFonts w:ascii="Calibri" w:hAnsi="Calibri" w:eastAsia="Calibri" w:cs="Calibri"/>
              </w:rPr>
            </w:pPr>
            <w:r w:rsidRPr="30488D96">
              <w:rPr>
                <w:rFonts w:ascii="Calibri" w:hAnsi="Calibri" w:eastAsia="Calibri" w:cs="Calibri"/>
              </w:rPr>
              <w:t xml:space="preserve">03.STATYB </w:t>
            </w:r>
            <w:r>
              <w:rPr>
                <w:rFonts w:ascii="Calibri" w:hAnsi="Calibri" w:eastAsia="Calibri" w:cs="Calibri"/>
              </w:rPr>
              <w:t xml:space="preserve">– </w:t>
            </w:r>
            <w:r w:rsidRPr="30488D96">
              <w:rPr>
                <w:rFonts w:ascii="Calibri" w:hAnsi="Calibri" w:eastAsia="Calibri" w:cs="Calibri"/>
              </w:rPr>
              <w:t>statybvietės priėmimo-perdavimo aktas/-ai</w:t>
            </w:r>
            <w:r>
              <w:rPr>
                <w:rFonts w:ascii="Calibri" w:hAnsi="Calibri" w:eastAsia="Calibri" w:cs="Calibri"/>
              </w:rPr>
              <w:t>;</w:t>
            </w:r>
          </w:p>
          <w:p w:rsidRPr="007A3BD3" w:rsidR="00364D5E" w:rsidP="004B4444" w:rsidRDefault="00364D5E" w14:paraId="446435E4" w14:textId="77777777">
            <w:pPr>
              <w:jc w:val="both"/>
              <w:rPr>
                <w:rFonts w:ascii="Calibri" w:hAnsi="Calibri" w:eastAsia="Calibri" w:cs="Calibri"/>
              </w:rPr>
            </w:pPr>
            <w:r w:rsidRPr="30488D96">
              <w:rPr>
                <w:rFonts w:ascii="Calibri" w:hAnsi="Calibri" w:eastAsia="Calibri" w:cs="Calibri"/>
              </w:rPr>
              <w:t xml:space="preserve">04.KVAL </w:t>
            </w:r>
            <w:r>
              <w:rPr>
                <w:rFonts w:ascii="Calibri" w:hAnsi="Calibri" w:eastAsia="Calibri" w:cs="Calibri"/>
              </w:rPr>
              <w:t>–</w:t>
            </w:r>
            <w:r w:rsidRPr="30488D96">
              <w:rPr>
                <w:rFonts w:ascii="Calibri" w:hAnsi="Calibri" w:eastAsia="Calibri" w:cs="Calibri"/>
              </w:rPr>
              <w:t xml:space="preserve"> statybos dalyvių kvalifikaciniai pažymėjimai</w:t>
            </w:r>
            <w:r>
              <w:rPr>
                <w:rFonts w:ascii="Calibri" w:hAnsi="Calibri" w:eastAsia="Calibri" w:cs="Calibri"/>
              </w:rPr>
              <w:t>;</w:t>
            </w:r>
          </w:p>
          <w:p w:rsidRPr="007A3BD3" w:rsidR="00364D5E" w:rsidP="004B4444" w:rsidRDefault="00364D5E" w14:paraId="53743602" w14:textId="77777777">
            <w:pPr>
              <w:jc w:val="both"/>
              <w:rPr>
                <w:rFonts w:ascii="Calibri" w:hAnsi="Calibri" w:eastAsia="Calibri" w:cs="Calibri"/>
              </w:rPr>
            </w:pPr>
            <w:r w:rsidRPr="30488D96">
              <w:rPr>
                <w:rFonts w:ascii="Calibri" w:hAnsi="Calibri" w:eastAsia="Calibri" w:cs="Calibri"/>
              </w:rPr>
              <w:t xml:space="preserve">05.DRAUD </w:t>
            </w:r>
            <w:r>
              <w:rPr>
                <w:rFonts w:ascii="Calibri" w:hAnsi="Calibri" w:eastAsia="Calibri" w:cs="Calibri"/>
              </w:rPr>
              <w:t>–</w:t>
            </w:r>
            <w:r w:rsidRPr="30488D96">
              <w:rPr>
                <w:rFonts w:ascii="Calibri" w:hAnsi="Calibri" w:eastAsia="Calibri" w:cs="Calibri"/>
              </w:rPr>
              <w:t xml:space="preserve"> draudimai</w:t>
            </w:r>
            <w:r>
              <w:rPr>
                <w:rFonts w:ascii="Calibri" w:hAnsi="Calibri" w:eastAsia="Calibri" w:cs="Calibri"/>
              </w:rPr>
              <w:t>;</w:t>
            </w:r>
          </w:p>
          <w:p w:rsidRPr="007A3BD3" w:rsidR="00364D5E" w:rsidP="004B4444" w:rsidRDefault="00364D5E" w14:paraId="2C48BDD3" w14:textId="77777777">
            <w:pPr>
              <w:jc w:val="both"/>
              <w:rPr>
                <w:rFonts w:ascii="Calibri" w:hAnsi="Calibri" w:eastAsia="Calibri" w:cs="Calibri"/>
              </w:rPr>
            </w:pPr>
            <w:r w:rsidRPr="30488D96">
              <w:rPr>
                <w:rFonts w:ascii="Calibri" w:hAnsi="Calibri" w:eastAsia="Calibri" w:cs="Calibri"/>
              </w:rPr>
              <w:t xml:space="preserve">06.ATLIEK </w:t>
            </w:r>
            <w:r>
              <w:rPr>
                <w:rFonts w:ascii="Calibri" w:hAnsi="Calibri" w:eastAsia="Calibri" w:cs="Calibri"/>
              </w:rPr>
              <w:t>–</w:t>
            </w:r>
            <w:r w:rsidRPr="30488D96">
              <w:rPr>
                <w:rFonts w:ascii="Calibri" w:hAnsi="Calibri" w:eastAsia="Calibri" w:cs="Calibri"/>
              </w:rPr>
              <w:t xml:space="preserve"> atliekų tvarkymo dokumentai</w:t>
            </w:r>
            <w:r>
              <w:rPr>
                <w:rFonts w:ascii="Calibri" w:hAnsi="Calibri" w:eastAsia="Calibri" w:cs="Calibri"/>
              </w:rPr>
              <w:t>;</w:t>
            </w:r>
          </w:p>
          <w:p w:rsidRPr="007A3BD3" w:rsidR="00364D5E" w:rsidP="004B4444" w:rsidRDefault="00364D5E" w14:paraId="7DA70BFC" w14:textId="77777777">
            <w:pPr>
              <w:jc w:val="both"/>
              <w:rPr>
                <w:rFonts w:ascii="Calibri" w:hAnsi="Calibri" w:eastAsia="Calibri" w:cs="Calibri"/>
              </w:rPr>
            </w:pPr>
            <w:r w:rsidRPr="30488D96">
              <w:rPr>
                <w:rFonts w:ascii="Calibri" w:hAnsi="Calibri" w:eastAsia="Calibri" w:cs="Calibri"/>
              </w:rPr>
              <w:t>07.PAZYMOS</w:t>
            </w:r>
            <w:r>
              <w:rPr>
                <w:rFonts w:ascii="Calibri" w:hAnsi="Calibri" w:eastAsia="Calibri" w:cs="Calibri"/>
              </w:rPr>
              <w:t>:</w:t>
            </w:r>
          </w:p>
          <w:p w:rsidRPr="007A3BD3" w:rsidR="00364D5E" w:rsidP="00364D5E" w:rsidRDefault="00364D5E" w14:paraId="0C83B591" w14:textId="77777777">
            <w:pPr>
              <w:pStyle w:val="Sraopastraipa"/>
              <w:numPr>
                <w:ilvl w:val="0"/>
                <w:numId w:val="6"/>
              </w:numPr>
              <w:jc w:val="both"/>
              <w:rPr>
                <w:rFonts w:ascii="Calibri" w:hAnsi="Calibri" w:eastAsia="Calibri" w:cs="Calibri"/>
              </w:rPr>
            </w:pPr>
            <w:r w:rsidRPr="30488D96">
              <w:rPr>
                <w:rFonts w:ascii="Calibri" w:hAnsi="Calibri" w:eastAsia="Calibri" w:cs="Calibri"/>
              </w:rPr>
              <w:t>Pažyma apie įrenginio registravimą potencialiai pavojingų įrenginių registre.</w:t>
            </w:r>
          </w:p>
          <w:p w:rsidRPr="007A3BD3" w:rsidR="00364D5E" w:rsidP="00364D5E" w:rsidRDefault="00364D5E" w14:paraId="33D92842" w14:textId="77777777">
            <w:pPr>
              <w:pStyle w:val="Sraopastraipa"/>
              <w:numPr>
                <w:ilvl w:val="0"/>
                <w:numId w:val="6"/>
              </w:numPr>
              <w:jc w:val="both"/>
              <w:rPr>
                <w:rFonts w:ascii="Calibri" w:hAnsi="Calibri" w:eastAsia="Calibri" w:cs="Calibri"/>
              </w:rPr>
            </w:pPr>
            <w:r w:rsidRPr="30488D96">
              <w:rPr>
                <w:rFonts w:ascii="Calibri" w:hAnsi="Calibri" w:eastAsia="Calibri" w:cs="Calibri"/>
              </w:rPr>
              <w:t>Akredituotos institucijos pažyma statybos užbaigimo komisijai apie rekonstruoto objekto tinkamumą naudoti.</w:t>
            </w:r>
          </w:p>
          <w:p w:rsidRPr="00227244" w:rsidR="00364D5E" w:rsidP="00364D5E" w:rsidRDefault="00364D5E" w14:paraId="2CEA48BD" w14:textId="77777777">
            <w:pPr>
              <w:pStyle w:val="Sraopastraipa"/>
              <w:numPr>
                <w:ilvl w:val="0"/>
                <w:numId w:val="6"/>
              </w:numPr>
              <w:jc w:val="both"/>
              <w:rPr>
                <w:rFonts w:ascii="Calibri" w:hAnsi="Calibri" w:eastAsia="Calibri" w:cs="Calibri"/>
              </w:rPr>
            </w:pPr>
            <w:r w:rsidRPr="30488D96">
              <w:rPr>
                <w:rFonts w:ascii="Calibri" w:hAnsi="Calibri" w:eastAsia="Calibri" w:cs="Calibri"/>
              </w:rPr>
              <w:t>Pažyma dėl statybos darbų atlikimo nenukrypstant nuo statinio projekto ir jo dokumentų, pagal kuriuos atlikti darbai, sprendinių, statinio (jo dalies) normatyvinės kokybės, statybos metu panaudotų statybos produktų ir įrenginių kokybės atitikimo statinio projekto, normatyvinių statybos techninių dokumentų, normatyvinių statinio saugos ir paskirties dokumentų reikalavimams.</w:t>
            </w:r>
          </w:p>
          <w:p w:rsidRPr="007A3BD3" w:rsidR="00364D5E" w:rsidP="004B4444" w:rsidRDefault="00364D5E" w14:paraId="32F54F8E" w14:textId="77777777">
            <w:pPr>
              <w:jc w:val="both"/>
              <w:rPr>
                <w:rFonts w:ascii="Calibri" w:hAnsi="Calibri" w:eastAsia="Calibri" w:cs="Calibri"/>
              </w:rPr>
            </w:pPr>
            <w:r w:rsidRPr="30488D96">
              <w:rPr>
                <w:rFonts w:ascii="Calibri" w:hAnsi="Calibri" w:eastAsia="Calibri" w:cs="Calibri"/>
              </w:rPr>
              <w:t xml:space="preserve">08.VIETINE </w:t>
            </w:r>
            <w:r>
              <w:rPr>
                <w:rFonts w:ascii="Calibri" w:hAnsi="Calibri" w:eastAsia="Calibri" w:cs="Calibri"/>
              </w:rPr>
              <w:t>–</w:t>
            </w:r>
            <w:r w:rsidRPr="30488D96">
              <w:rPr>
                <w:rFonts w:ascii="Calibri" w:hAnsi="Calibri" w:eastAsia="Calibri" w:cs="Calibri"/>
              </w:rPr>
              <w:t xml:space="preserve"> rangovo atliktų darbų patikrinimo aktas</w:t>
            </w:r>
            <w:r>
              <w:rPr>
                <w:rFonts w:ascii="Calibri" w:hAnsi="Calibri" w:eastAsia="Calibri" w:cs="Calibri"/>
              </w:rPr>
              <w:t>;</w:t>
            </w:r>
          </w:p>
          <w:p w:rsidRPr="00227244" w:rsidR="00364D5E" w:rsidP="004B4444" w:rsidRDefault="00364D5E" w14:paraId="07F9CCB6" w14:textId="77777777">
            <w:pPr>
              <w:jc w:val="both"/>
              <w:rPr>
                <w:rFonts w:ascii="Calibri" w:hAnsi="Calibri" w:eastAsia="Calibri" w:cs="Calibri"/>
              </w:rPr>
            </w:pPr>
            <w:r w:rsidRPr="30488D96">
              <w:rPr>
                <w:rFonts w:ascii="Calibri" w:hAnsi="Calibri" w:eastAsia="Calibri" w:cs="Calibri"/>
              </w:rPr>
              <w:lastRenderedPageBreak/>
              <w:t xml:space="preserve">09.UZBAIGIMO </w:t>
            </w:r>
            <w:r>
              <w:rPr>
                <w:rFonts w:ascii="Calibri" w:hAnsi="Calibri" w:eastAsia="Calibri" w:cs="Calibri"/>
              </w:rPr>
              <w:t xml:space="preserve">– </w:t>
            </w:r>
            <w:r w:rsidRPr="30488D96">
              <w:rPr>
                <w:rFonts w:ascii="Calibri" w:hAnsi="Calibri" w:eastAsia="Calibri" w:cs="Calibri"/>
              </w:rPr>
              <w:t>statybos užbaigimo aktas</w:t>
            </w:r>
            <w:r>
              <w:rPr>
                <w:rFonts w:ascii="Calibri" w:hAnsi="Calibri" w:eastAsia="Calibri" w:cs="Calibri"/>
              </w:rPr>
              <w:t>.</w:t>
            </w:r>
          </w:p>
        </w:tc>
        <w:tc>
          <w:tcPr>
            <w:tcW w:w="1264" w:type="dxa"/>
            <w:vMerge/>
            <w:tcMar/>
          </w:tcPr>
          <w:p w:rsidRPr="007A3BD3" w:rsidR="00364D5E" w:rsidP="004B4444" w:rsidRDefault="00364D5E" w14:paraId="152F1898" w14:textId="77777777"/>
        </w:tc>
        <w:tc>
          <w:tcPr>
            <w:tcW w:w="1404" w:type="dxa"/>
            <w:vMerge/>
            <w:tcMar/>
          </w:tcPr>
          <w:p w:rsidRPr="007A3BD3" w:rsidR="00364D5E" w:rsidP="004B4444" w:rsidRDefault="00364D5E" w14:paraId="4ACF34B8" w14:textId="77777777"/>
        </w:tc>
        <w:tc>
          <w:tcPr>
            <w:tcW w:w="1577" w:type="dxa"/>
            <w:vMerge/>
            <w:tcMar/>
          </w:tcPr>
          <w:p w:rsidRPr="007A3BD3" w:rsidR="00364D5E" w:rsidP="004B4444" w:rsidRDefault="00364D5E" w14:paraId="0A2644D9" w14:textId="77777777"/>
        </w:tc>
        <w:tc>
          <w:tcPr>
            <w:tcW w:w="1264" w:type="dxa"/>
            <w:vMerge/>
            <w:tcMar/>
          </w:tcPr>
          <w:p w:rsidRPr="007A3BD3" w:rsidR="00364D5E" w:rsidP="004B4444" w:rsidRDefault="00364D5E" w14:paraId="792BEFAD" w14:textId="77777777"/>
        </w:tc>
        <w:tc>
          <w:tcPr>
            <w:tcW w:w="1264" w:type="dxa"/>
            <w:vMerge/>
            <w:tcMar/>
          </w:tcPr>
          <w:p w:rsidRPr="007A3BD3" w:rsidR="00364D5E" w:rsidP="004B4444" w:rsidRDefault="00364D5E" w14:paraId="2596BE8E" w14:textId="77777777"/>
        </w:tc>
      </w:tr>
      <w:tr w:rsidRPr="007A3BD3" w:rsidR="00364D5E" w:rsidTr="10DE0A77" w14:paraId="46553F99" w14:textId="77777777">
        <w:trPr>
          <w:gridAfter w:val="1"/>
          <w:wAfter w:w="8" w:type="dxa"/>
          <w:trHeight w:val="300"/>
        </w:trPr>
        <w:tc>
          <w:tcPr>
            <w:tcW w:w="522" w:type="dxa"/>
            <w:tcMar/>
          </w:tcPr>
          <w:p w:rsidRPr="007A3BD3" w:rsidR="00364D5E" w:rsidP="004B4444" w:rsidRDefault="00364D5E" w14:paraId="12308A24" w14:textId="77777777">
            <w:r>
              <w:t>III.</w:t>
            </w:r>
          </w:p>
        </w:tc>
        <w:tc>
          <w:tcPr>
            <w:tcW w:w="2454" w:type="dxa"/>
            <w:tcMar/>
          </w:tcPr>
          <w:p w:rsidRPr="007A3BD3" w:rsidR="00364D5E" w:rsidP="004B4444" w:rsidRDefault="00364D5E" w14:paraId="6B3049B0" w14:textId="77777777">
            <w:pPr>
              <w:jc w:val="right"/>
            </w:pPr>
            <w:r>
              <w:t>SDZ</w:t>
            </w:r>
          </w:p>
        </w:tc>
        <w:tc>
          <w:tcPr>
            <w:tcW w:w="4890" w:type="dxa"/>
            <w:tcMar/>
          </w:tcPr>
          <w:p w:rsidRPr="007A3BD3" w:rsidR="00364D5E" w:rsidP="004B4444" w:rsidRDefault="00364D5E" w14:paraId="3687D123" w14:textId="77777777">
            <w:pPr>
              <w:jc w:val="both"/>
            </w:pPr>
            <w:r>
              <w:t>Elektroninis (-</w:t>
            </w:r>
            <w:proofErr w:type="spellStart"/>
            <w:r>
              <w:t>iai</w:t>
            </w:r>
            <w:proofErr w:type="spellEnd"/>
            <w:r>
              <w:t>) statybos darbų žurnalas (-ai), talpinamas archyvuota uždarytų knygų forma ir PDF rinkiniu viename faile (su registru / turiniu).</w:t>
            </w:r>
          </w:p>
        </w:tc>
        <w:tc>
          <w:tcPr>
            <w:tcW w:w="1264" w:type="dxa"/>
            <w:vMerge/>
            <w:tcMar/>
          </w:tcPr>
          <w:p w:rsidRPr="007A3BD3" w:rsidR="00364D5E" w:rsidP="004B4444" w:rsidRDefault="00364D5E" w14:paraId="136EEA48" w14:textId="77777777"/>
        </w:tc>
        <w:tc>
          <w:tcPr>
            <w:tcW w:w="1404" w:type="dxa"/>
            <w:vMerge/>
            <w:tcMar/>
          </w:tcPr>
          <w:p w:rsidRPr="007A3BD3" w:rsidR="00364D5E" w:rsidP="004B4444" w:rsidRDefault="00364D5E" w14:paraId="211E9956" w14:textId="77777777"/>
        </w:tc>
        <w:tc>
          <w:tcPr>
            <w:tcW w:w="1577" w:type="dxa"/>
            <w:vMerge/>
            <w:tcMar/>
          </w:tcPr>
          <w:p w:rsidRPr="007A3BD3" w:rsidR="00364D5E" w:rsidP="004B4444" w:rsidRDefault="00364D5E" w14:paraId="2DED2F2B" w14:textId="77777777"/>
        </w:tc>
        <w:tc>
          <w:tcPr>
            <w:tcW w:w="1264" w:type="dxa"/>
            <w:vMerge/>
            <w:tcMar/>
          </w:tcPr>
          <w:p w:rsidRPr="007A3BD3" w:rsidR="00364D5E" w:rsidP="004B4444" w:rsidRDefault="00364D5E" w14:paraId="7F373D90" w14:textId="77777777"/>
        </w:tc>
        <w:tc>
          <w:tcPr>
            <w:tcW w:w="1264" w:type="dxa"/>
            <w:vMerge/>
            <w:tcMar/>
          </w:tcPr>
          <w:p w:rsidRPr="007A3BD3" w:rsidR="00364D5E" w:rsidP="004B4444" w:rsidRDefault="00364D5E" w14:paraId="0541BF51" w14:textId="77777777"/>
        </w:tc>
      </w:tr>
      <w:tr w:rsidRPr="007A3BD3" w:rsidR="00364D5E" w:rsidTr="10DE0A77" w14:paraId="1E8A769A" w14:textId="77777777">
        <w:trPr>
          <w:gridAfter w:val="1"/>
          <w:wAfter w:w="8" w:type="dxa"/>
          <w:trHeight w:val="300"/>
        </w:trPr>
        <w:tc>
          <w:tcPr>
            <w:tcW w:w="522" w:type="dxa"/>
            <w:tcMar/>
          </w:tcPr>
          <w:p w:rsidRPr="007A3BD3" w:rsidR="00364D5E" w:rsidP="004B4444" w:rsidRDefault="00364D5E" w14:paraId="4F759AC3" w14:textId="77777777">
            <w:r>
              <w:t>IV.</w:t>
            </w:r>
          </w:p>
        </w:tc>
        <w:tc>
          <w:tcPr>
            <w:tcW w:w="2454" w:type="dxa"/>
            <w:tcMar/>
          </w:tcPr>
          <w:p w:rsidRPr="007A3BD3" w:rsidR="00364D5E" w:rsidP="004B4444" w:rsidRDefault="00364D5E" w14:paraId="6DBEFDEF" w14:textId="77777777">
            <w:pPr>
              <w:jc w:val="right"/>
            </w:pPr>
            <w:r>
              <w:t>GEODEZ</w:t>
            </w:r>
          </w:p>
        </w:tc>
        <w:tc>
          <w:tcPr>
            <w:tcW w:w="4890" w:type="dxa"/>
            <w:tcMar/>
          </w:tcPr>
          <w:p w:rsidRPr="007A3BD3" w:rsidR="00364D5E" w:rsidP="004B4444" w:rsidRDefault="00364D5E" w14:paraId="5320A485" w14:textId="77777777">
            <w:pPr>
              <w:jc w:val="both"/>
            </w:pPr>
            <w:r>
              <w:t>Inžinerinių tinklų planas (-ai) pateikiami originaliu formatu (DWG) ir pasirašyti pateikiami PDF formatu</w:t>
            </w:r>
          </w:p>
        </w:tc>
        <w:tc>
          <w:tcPr>
            <w:tcW w:w="1264" w:type="dxa"/>
            <w:vMerge/>
            <w:tcMar/>
          </w:tcPr>
          <w:p w:rsidRPr="007A3BD3" w:rsidR="00364D5E" w:rsidP="004B4444" w:rsidRDefault="00364D5E" w14:paraId="26547555" w14:textId="77777777"/>
        </w:tc>
        <w:tc>
          <w:tcPr>
            <w:tcW w:w="1404" w:type="dxa"/>
            <w:vMerge/>
            <w:tcMar/>
          </w:tcPr>
          <w:p w:rsidRPr="007A3BD3" w:rsidR="00364D5E" w:rsidP="004B4444" w:rsidRDefault="00364D5E" w14:paraId="112610C1" w14:textId="77777777"/>
        </w:tc>
        <w:tc>
          <w:tcPr>
            <w:tcW w:w="1577" w:type="dxa"/>
            <w:vMerge/>
            <w:tcMar/>
          </w:tcPr>
          <w:p w:rsidRPr="007A3BD3" w:rsidR="00364D5E" w:rsidP="004B4444" w:rsidRDefault="00364D5E" w14:paraId="7C5D6B8A" w14:textId="77777777"/>
        </w:tc>
        <w:tc>
          <w:tcPr>
            <w:tcW w:w="1264" w:type="dxa"/>
            <w:vMerge/>
            <w:tcMar/>
          </w:tcPr>
          <w:p w:rsidRPr="007A3BD3" w:rsidR="00364D5E" w:rsidP="004B4444" w:rsidRDefault="00364D5E" w14:paraId="26F38C83" w14:textId="77777777"/>
        </w:tc>
        <w:tc>
          <w:tcPr>
            <w:tcW w:w="1264" w:type="dxa"/>
            <w:vMerge/>
            <w:tcMar/>
          </w:tcPr>
          <w:p w:rsidRPr="007A3BD3" w:rsidR="00364D5E" w:rsidP="004B4444" w:rsidRDefault="00364D5E" w14:paraId="68624F56" w14:textId="77777777"/>
        </w:tc>
      </w:tr>
      <w:tr w:rsidRPr="007A3BD3" w:rsidR="00364D5E" w:rsidTr="10DE0A77" w14:paraId="079FE43D" w14:textId="77777777">
        <w:trPr>
          <w:gridAfter w:val="1"/>
          <w:wAfter w:w="8" w:type="dxa"/>
          <w:trHeight w:val="300"/>
        </w:trPr>
        <w:tc>
          <w:tcPr>
            <w:tcW w:w="522" w:type="dxa"/>
            <w:tcMar/>
          </w:tcPr>
          <w:p w:rsidRPr="007A3BD3" w:rsidR="00364D5E" w:rsidP="004B4444" w:rsidRDefault="00364D5E" w14:paraId="40F4BC0D" w14:textId="77777777">
            <w:r>
              <w:t>V.</w:t>
            </w:r>
          </w:p>
        </w:tc>
        <w:tc>
          <w:tcPr>
            <w:tcW w:w="2454" w:type="dxa"/>
            <w:tcMar/>
          </w:tcPr>
          <w:p w:rsidRPr="007A3BD3" w:rsidR="00364D5E" w:rsidP="004B4444" w:rsidRDefault="00364D5E" w14:paraId="07DF0ADB" w14:textId="77777777">
            <w:pPr>
              <w:jc w:val="right"/>
            </w:pPr>
            <w:r>
              <w:t>KADASTR</w:t>
            </w:r>
          </w:p>
        </w:tc>
        <w:tc>
          <w:tcPr>
            <w:tcW w:w="4890" w:type="dxa"/>
            <w:tcMar/>
          </w:tcPr>
          <w:p w:rsidRPr="007A3BD3" w:rsidR="00364D5E" w:rsidP="004B4444" w:rsidRDefault="00364D5E" w14:paraId="12B015A7" w14:textId="77777777">
            <w:pPr>
              <w:jc w:val="both"/>
            </w:pPr>
            <w:r>
              <w:t>Kadastrinių matavimų byla (-</w:t>
            </w:r>
            <w:proofErr w:type="spellStart"/>
            <w:r>
              <w:t>os</w:t>
            </w:r>
            <w:proofErr w:type="spellEnd"/>
            <w:r>
              <w:t>), pasirašytos pateikiamos PDF formatu, kurių originalai saugojimui perduodami Teritorijų planavimo skyriui.</w:t>
            </w:r>
          </w:p>
        </w:tc>
        <w:tc>
          <w:tcPr>
            <w:tcW w:w="1264" w:type="dxa"/>
            <w:vMerge/>
            <w:tcMar/>
          </w:tcPr>
          <w:p w:rsidRPr="007A3BD3" w:rsidR="00364D5E" w:rsidP="004B4444" w:rsidRDefault="00364D5E" w14:paraId="083B73F3" w14:textId="77777777"/>
        </w:tc>
        <w:tc>
          <w:tcPr>
            <w:tcW w:w="1404" w:type="dxa"/>
            <w:vMerge/>
            <w:tcMar/>
          </w:tcPr>
          <w:p w:rsidRPr="007A3BD3" w:rsidR="00364D5E" w:rsidP="004B4444" w:rsidRDefault="00364D5E" w14:paraId="6BDBE14E" w14:textId="77777777"/>
        </w:tc>
        <w:tc>
          <w:tcPr>
            <w:tcW w:w="1577" w:type="dxa"/>
            <w:vMerge/>
            <w:tcMar/>
          </w:tcPr>
          <w:p w:rsidRPr="007A3BD3" w:rsidR="00364D5E" w:rsidP="004B4444" w:rsidRDefault="00364D5E" w14:paraId="6D5F57BB" w14:textId="77777777"/>
        </w:tc>
        <w:tc>
          <w:tcPr>
            <w:tcW w:w="1264" w:type="dxa"/>
            <w:vMerge/>
            <w:tcMar/>
          </w:tcPr>
          <w:p w:rsidRPr="007A3BD3" w:rsidR="00364D5E" w:rsidP="004B4444" w:rsidRDefault="00364D5E" w14:paraId="7DB59E6F" w14:textId="77777777"/>
        </w:tc>
        <w:tc>
          <w:tcPr>
            <w:tcW w:w="1264" w:type="dxa"/>
            <w:vMerge/>
            <w:tcMar/>
          </w:tcPr>
          <w:p w:rsidRPr="007A3BD3" w:rsidR="00364D5E" w:rsidP="004B4444" w:rsidRDefault="00364D5E" w14:paraId="3B8C121E" w14:textId="77777777"/>
        </w:tc>
      </w:tr>
    </w:tbl>
    <w:p w:rsidR="00364D5E" w:rsidRDefault="00364D5E" w14:paraId="08CDF512" w14:textId="77777777">
      <w:pPr>
        <w:rPr>
          <w:rFonts w:cstheme="minorHAnsi"/>
          <w:color w:val="000000" w:themeColor="text1"/>
        </w:rPr>
      </w:pPr>
    </w:p>
    <w:p w:rsidRPr="00A42003" w:rsidR="009D0F4C" w:rsidP="009D0F4C" w:rsidRDefault="009D0F4C" w14:paraId="584C030B" w14:textId="03C7B6C8">
      <w:pPr>
        <w:pStyle w:val="Antrat1"/>
        <w:numPr>
          <w:ilvl w:val="0"/>
          <w:numId w:val="5"/>
        </w:numPr>
        <w:rPr>
          <w:rFonts w:asciiTheme="minorHAnsi" w:hAnsiTheme="minorHAnsi" w:cstheme="minorHAnsi"/>
          <w:b/>
          <w:color w:val="67C08B"/>
          <w:sz w:val="28"/>
          <w:szCs w:val="22"/>
        </w:rPr>
      </w:pPr>
      <w:bookmarkStart w:name="_Toc190935131" w:id="26"/>
      <w:r w:rsidRPr="00A42003">
        <w:rPr>
          <w:rFonts w:asciiTheme="minorHAnsi" w:hAnsiTheme="minorHAnsi" w:cstheme="minorHAnsi"/>
          <w:b/>
          <w:color w:val="67C08B"/>
          <w:sz w:val="28"/>
          <w:szCs w:val="22"/>
        </w:rPr>
        <w:t>Baigiamosios nuostatos</w:t>
      </w:r>
      <w:bookmarkEnd w:id="26"/>
    </w:p>
    <w:p w:rsidRPr="009D0F4C" w:rsidR="0000327F" w:rsidP="0000327F" w:rsidRDefault="009D0F4C" w14:paraId="292A571A" w14:textId="613477BB">
      <w:pPr>
        <w:pStyle w:val="Sraopastraipa"/>
        <w:numPr>
          <w:ilvl w:val="1"/>
          <w:numId w:val="5"/>
        </w:numPr>
        <w:spacing w:after="0" w:line="240" w:lineRule="auto"/>
        <w:jc w:val="both"/>
        <w:rPr>
          <w:rFonts w:cstheme="minorHAnsi"/>
        </w:rPr>
      </w:pPr>
      <w:r w:rsidRPr="009D0F4C">
        <w:rPr>
          <w:rFonts w:cstheme="minorHAnsi"/>
        </w:rPr>
        <w:t>Dokumento rengėjas yra atsakingas už Taisyklių aktualumo užtikrinimą, tobulinimą ir pakeitimus.</w:t>
      </w:r>
      <w:bookmarkEnd w:id="23"/>
    </w:p>
    <w:sectPr w:rsidRPr="009D0F4C" w:rsidR="0000327F" w:rsidSect="009D0F4C">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27EF" w:rsidP="00FB1C05" w:rsidRDefault="009327EF" w14:paraId="75B154C9" w14:textId="77777777">
      <w:pPr>
        <w:spacing w:after="0" w:line="240" w:lineRule="auto"/>
      </w:pPr>
      <w:r>
        <w:separator/>
      </w:r>
    </w:p>
  </w:endnote>
  <w:endnote w:type="continuationSeparator" w:id="0">
    <w:p w:rsidR="009327EF" w:rsidP="00FB1C05" w:rsidRDefault="009327EF" w14:paraId="5C5CB8B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27EF" w:rsidP="00FB1C05" w:rsidRDefault="009327EF" w14:paraId="474C4691" w14:textId="77777777">
      <w:pPr>
        <w:spacing w:after="0" w:line="240" w:lineRule="auto"/>
      </w:pPr>
      <w:r>
        <w:separator/>
      </w:r>
    </w:p>
  </w:footnote>
  <w:footnote w:type="continuationSeparator" w:id="0">
    <w:p w:rsidR="009327EF" w:rsidP="00FB1C05" w:rsidRDefault="009327EF" w14:paraId="1FB1B72D"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E1A4B"/>
    <w:multiLevelType w:val="multilevel"/>
    <w:tmpl w:val="163C4BB0"/>
    <w:lvl w:ilvl="0">
      <w:start w:val="1"/>
      <w:numFmt w:val="decimal"/>
      <w:lvlText w:val="%1."/>
      <w:lvlJc w:val="left"/>
      <w:pPr>
        <w:ind w:left="720" w:hanging="360"/>
      </w:pPr>
      <w:rPr>
        <w:rFonts w:hint="default"/>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E1E6557"/>
    <w:multiLevelType w:val="hybridMultilevel"/>
    <w:tmpl w:val="D4D20896"/>
    <w:lvl w:ilvl="0" w:tplc="A6A23370">
      <w:start w:val="6"/>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32B33568"/>
    <w:multiLevelType w:val="hybridMultilevel"/>
    <w:tmpl w:val="EE5615A6"/>
    <w:lvl w:ilvl="0" w:tplc="CE54FD46">
      <w:start w:val="1"/>
      <w:numFmt w:val="decimalZero"/>
      <w:lvlText w:val="%1."/>
      <w:lvlJc w:val="left"/>
      <w:pPr>
        <w:ind w:left="720" w:hanging="360"/>
      </w:pPr>
      <w:rPr>
        <w:rFonts w:asciiTheme="minorHAnsi" w:hAnsiTheme="minorHAnsi" w:eastAsia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DE7A28"/>
    <w:multiLevelType w:val="multilevel"/>
    <w:tmpl w:val="FF3ADD4A"/>
    <w:lvl w:ilvl="0">
      <w:start w:val="1"/>
      <w:numFmt w:val="decimal"/>
      <w:lvlText w:val="%1."/>
      <w:lvlJc w:val="left"/>
      <w:pPr>
        <w:ind w:left="720" w:hanging="360"/>
      </w:pPr>
      <w:rPr>
        <w:rFonts w:hint="default" w:asciiTheme="minorHAnsi" w:hAnsiTheme="minorHAnsi" w:cstheme="minorHAnsi"/>
        <w:b/>
        <w:bCs w:val="0"/>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454163"/>
    <w:multiLevelType w:val="multilevel"/>
    <w:tmpl w:val="1C0087FE"/>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AD1058"/>
    <w:multiLevelType w:val="multilevel"/>
    <w:tmpl w:val="FF3ADD4A"/>
    <w:lvl w:ilvl="0">
      <w:start w:val="1"/>
      <w:numFmt w:val="decimal"/>
      <w:lvlText w:val="%1."/>
      <w:lvlJc w:val="left"/>
      <w:pPr>
        <w:ind w:left="720" w:hanging="360"/>
      </w:pPr>
      <w:rPr>
        <w:rFonts w:hint="default" w:asciiTheme="minorHAnsi" w:hAnsiTheme="minorHAnsi" w:cstheme="minorHAnsi"/>
        <w:b/>
        <w:bCs w:val="0"/>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D09B66"/>
    <w:multiLevelType w:val="hybridMultilevel"/>
    <w:tmpl w:val="391A1474"/>
    <w:lvl w:ilvl="0" w:tplc="F3640890">
      <w:start w:val="1"/>
      <w:numFmt w:val="bullet"/>
      <w:lvlText w:val=""/>
      <w:lvlJc w:val="left"/>
      <w:pPr>
        <w:ind w:left="720" w:hanging="360"/>
      </w:pPr>
      <w:rPr>
        <w:rFonts w:hint="default" w:ascii="Symbol" w:hAnsi="Symbol"/>
      </w:rPr>
    </w:lvl>
    <w:lvl w:ilvl="1" w:tplc="DA36FCF0">
      <w:start w:val="1"/>
      <w:numFmt w:val="bullet"/>
      <w:lvlText w:val="o"/>
      <w:lvlJc w:val="left"/>
      <w:pPr>
        <w:ind w:left="1440" w:hanging="360"/>
      </w:pPr>
      <w:rPr>
        <w:rFonts w:hint="default" w:ascii="Courier New" w:hAnsi="Courier New"/>
      </w:rPr>
    </w:lvl>
    <w:lvl w:ilvl="2" w:tplc="322E5938">
      <w:start w:val="1"/>
      <w:numFmt w:val="bullet"/>
      <w:lvlText w:val=""/>
      <w:lvlJc w:val="left"/>
      <w:pPr>
        <w:ind w:left="2160" w:hanging="360"/>
      </w:pPr>
      <w:rPr>
        <w:rFonts w:hint="default" w:ascii="Wingdings" w:hAnsi="Wingdings"/>
      </w:rPr>
    </w:lvl>
    <w:lvl w:ilvl="3" w:tplc="1DAC9A8A">
      <w:start w:val="1"/>
      <w:numFmt w:val="bullet"/>
      <w:lvlText w:val=""/>
      <w:lvlJc w:val="left"/>
      <w:pPr>
        <w:ind w:left="2880" w:hanging="360"/>
      </w:pPr>
      <w:rPr>
        <w:rFonts w:hint="default" w:ascii="Symbol" w:hAnsi="Symbol"/>
      </w:rPr>
    </w:lvl>
    <w:lvl w:ilvl="4" w:tplc="26F4B58A">
      <w:start w:val="1"/>
      <w:numFmt w:val="bullet"/>
      <w:lvlText w:val="o"/>
      <w:lvlJc w:val="left"/>
      <w:pPr>
        <w:ind w:left="3600" w:hanging="360"/>
      </w:pPr>
      <w:rPr>
        <w:rFonts w:hint="default" w:ascii="Courier New" w:hAnsi="Courier New"/>
      </w:rPr>
    </w:lvl>
    <w:lvl w:ilvl="5" w:tplc="06646FB0">
      <w:start w:val="1"/>
      <w:numFmt w:val="bullet"/>
      <w:lvlText w:val=""/>
      <w:lvlJc w:val="left"/>
      <w:pPr>
        <w:ind w:left="4320" w:hanging="360"/>
      </w:pPr>
      <w:rPr>
        <w:rFonts w:hint="default" w:ascii="Wingdings" w:hAnsi="Wingdings"/>
      </w:rPr>
    </w:lvl>
    <w:lvl w:ilvl="6" w:tplc="2F60CB8E">
      <w:start w:val="1"/>
      <w:numFmt w:val="bullet"/>
      <w:lvlText w:val=""/>
      <w:lvlJc w:val="left"/>
      <w:pPr>
        <w:ind w:left="5040" w:hanging="360"/>
      </w:pPr>
      <w:rPr>
        <w:rFonts w:hint="default" w:ascii="Symbol" w:hAnsi="Symbol"/>
      </w:rPr>
    </w:lvl>
    <w:lvl w:ilvl="7" w:tplc="C18456A4">
      <w:start w:val="1"/>
      <w:numFmt w:val="bullet"/>
      <w:lvlText w:val="o"/>
      <w:lvlJc w:val="left"/>
      <w:pPr>
        <w:ind w:left="5760" w:hanging="360"/>
      </w:pPr>
      <w:rPr>
        <w:rFonts w:hint="default" w:ascii="Courier New" w:hAnsi="Courier New"/>
      </w:rPr>
    </w:lvl>
    <w:lvl w:ilvl="8" w:tplc="398C1BA4">
      <w:start w:val="1"/>
      <w:numFmt w:val="bullet"/>
      <w:lvlText w:val=""/>
      <w:lvlJc w:val="left"/>
      <w:pPr>
        <w:ind w:left="6480" w:hanging="360"/>
      </w:pPr>
      <w:rPr>
        <w:rFonts w:hint="default" w:ascii="Wingdings" w:hAnsi="Wingdings"/>
      </w:rPr>
    </w:lvl>
  </w:abstractNum>
  <w:abstractNum w:abstractNumId="7" w15:restartNumberingAfterBreak="0">
    <w:nsid w:val="77BA6FED"/>
    <w:multiLevelType w:val="hybridMultilevel"/>
    <w:tmpl w:val="AC5271A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7C662A54"/>
    <w:multiLevelType w:val="hybridMultilevel"/>
    <w:tmpl w:val="321CDD84"/>
    <w:lvl w:ilvl="0" w:tplc="3E4EAE02">
      <w:start w:val="1"/>
      <w:numFmt w:val="decimal"/>
      <w:lvlText w:val="%1."/>
      <w:lvlJc w:val="left"/>
      <w:pPr>
        <w:ind w:left="720" w:hanging="360"/>
      </w:pPr>
      <w:rPr>
        <w:rFonts w:hint="default" w:asciiTheme="minorHAnsi" w:hAnsiTheme="minorHAnsi" w:cstheme="minorHAnsi"/>
        <w:sz w:val="3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5813595">
    <w:abstractNumId w:val="8"/>
  </w:num>
  <w:num w:numId="2" w16cid:durableId="884680821">
    <w:abstractNumId w:val="7"/>
  </w:num>
  <w:num w:numId="3" w16cid:durableId="931621091">
    <w:abstractNumId w:val="0"/>
  </w:num>
  <w:num w:numId="4" w16cid:durableId="1070539869">
    <w:abstractNumId w:val="4"/>
  </w:num>
  <w:num w:numId="5" w16cid:durableId="936793296">
    <w:abstractNumId w:val="3"/>
  </w:num>
  <w:num w:numId="6" w16cid:durableId="1514954961">
    <w:abstractNumId w:val="6"/>
  </w:num>
  <w:num w:numId="7" w16cid:durableId="1638610606">
    <w:abstractNumId w:val="2"/>
  </w:num>
  <w:num w:numId="8" w16cid:durableId="1719739833">
    <w:abstractNumId w:val="1"/>
  </w:num>
  <w:num w:numId="9" w16cid:durableId="936326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08C"/>
    <w:rsid w:val="00001591"/>
    <w:rsid w:val="0000168F"/>
    <w:rsid w:val="0000327F"/>
    <w:rsid w:val="0000737C"/>
    <w:rsid w:val="00045C71"/>
    <w:rsid w:val="00071CCF"/>
    <w:rsid w:val="000727A9"/>
    <w:rsid w:val="000773AB"/>
    <w:rsid w:val="00086BE1"/>
    <w:rsid w:val="000B03B8"/>
    <w:rsid w:val="000C01A6"/>
    <w:rsid w:val="000E1079"/>
    <w:rsid w:val="001207E0"/>
    <w:rsid w:val="00144307"/>
    <w:rsid w:val="00153FB9"/>
    <w:rsid w:val="001A0EAC"/>
    <w:rsid w:val="001A5793"/>
    <w:rsid w:val="001B27A9"/>
    <w:rsid w:val="001D3E8D"/>
    <w:rsid w:val="001F0F0B"/>
    <w:rsid w:val="001F4283"/>
    <w:rsid w:val="002034FC"/>
    <w:rsid w:val="00221A84"/>
    <w:rsid w:val="002247F8"/>
    <w:rsid w:val="0024089F"/>
    <w:rsid w:val="00256471"/>
    <w:rsid w:val="0026693E"/>
    <w:rsid w:val="0027112B"/>
    <w:rsid w:val="00287603"/>
    <w:rsid w:val="00293265"/>
    <w:rsid w:val="002952A9"/>
    <w:rsid w:val="002D35B0"/>
    <w:rsid w:val="002D5980"/>
    <w:rsid w:val="002F5179"/>
    <w:rsid w:val="003079E8"/>
    <w:rsid w:val="0032492B"/>
    <w:rsid w:val="00340B4A"/>
    <w:rsid w:val="00355F0C"/>
    <w:rsid w:val="00357E8C"/>
    <w:rsid w:val="00364D5E"/>
    <w:rsid w:val="00390900"/>
    <w:rsid w:val="003B00AE"/>
    <w:rsid w:val="003D6520"/>
    <w:rsid w:val="003E52A9"/>
    <w:rsid w:val="00407519"/>
    <w:rsid w:val="00421304"/>
    <w:rsid w:val="00480369"/>
    <w:rsid w:val="00485765"/>
    <w:rsid w:val="004A4AD2"/>
    <w:rsid w:val="004B7000"/>
    <w:rsid w:val="004B79CF"/>
    <w:rsid w:val="004F3BEF"/>
    <w:rsid w:val="00524067"/>
    <w:rsid w:val="0053755E"/>
    <w:rsid w:val="00567013"/>
    <w:rsid w:val="00573A23"/>
    <w:rsid w:val="005E2818"/>
    <w:rsid w:val="006430F0"/>
    <w:rsid w:val="006908DD"/>
    <w:rsid w:val="006A4619"/>
    <w:rsid w:val="006F37B4"/>
    <w:rsid w:val="007111B8"/>
    <w:rsid w:val="007116A5"/>
    <w:rsid w:val="007224A8"/>
    <w:rsid w:val="00731849"/>
    <w:rsid w:val="0073208C"/>
    <w:rsid w:val="00772505"/>
    <w:rsid w:val="00774B88"/>
    <w:rsid w:val="007A7126"/>
    <w:rsid w:val="007B7115"/>
    <w:rsid w:val="007C5EEC"/>
    <w:rsid w:val="007D29D7"/>
    <w:rsid w:val="007E7614"/>
    <w:rsid w:val="0082462B"/>
    <w:rsid w:val="008262A9"/>
    <w:rsid w:val="00827E2F"/>
    <w:rsid w:val="00832796"/>
    <w:rsid w:val="008501E0"/>
    <w:rsid w:val="00860AE5"/>
    <w:rsid w:val="0089275C"/>
    <w:rsid w:val="008A1882"/>
    <w:rsid w:val="008D316F"/>
    <w:rsid w:val="008F2DD4"/>
    <w:rsid w:val="00926B9A"/>
    <w:rsid w:val="009327EF"/>
    <w:rsid w:val="00966DE3"/>
    <w:rsid w:val="00970358"/>
    <w:rsid w:val="00982D0A"/>
    <w:rsid w:val="009949D5"/>
    <w:rsid w:val="009A36CE"/>
    <w:rsid w:val="009C20F2"/>
    <w:rsid w:val="009C2BF3"/>
    <w:rsid w:val="009D0F4C"/>
    <w:rsid w:val="009D57CB"/>
    <w:rsid w:val="00A03683"/>
    <w:rsid w:val="00A04E98"/>
    <w:rsid w:val="00A2003F"/>
    <w:rsid w:val="00A35ACC"/>
    <w:rsid w:val="00A42003"/>
    <w:rsid w:val="00A44571"/>
    <w:rsid w:val="00A44ED8"/>
    <w:rsid w:val="00A62935"/>
    <w:rsid w:val="00A65B7B"/>
    <w:rsid w:val="00A861C4"/>
    <w:rsid w:val="00A968FC"/>
    <w:rsid w:val="00AA4760"/>
    <w:rsid w:val="00AA51F6"/>
    <w:rsid w:val="00AC73D7"/>
    <w:rsid w:val="00AF51DB"/>
    <w:rsid w:val="00B065F8"/>
    <w:rsid w:val="00B269B1"/>
    <w:rsid w:val="00B27A58"/>
    <w:rsid w:val="00B37F5D"/>
    <w:rsid w:val="00B50D15"/>
    <w:rsid w:val="00B52917"/>
    <w:rsid w:val="00B55769"/>
    <w:rsid w:val="00B85A28"/>
    <w:rsid w:val="00B8603F"/>
    <w:rsid w:val="00B91466"/>
    <w:rsid w:val="00B9724C"/>
    <w:rsid w:val="00BA7610"/>
    <w:rsid w:val="00BB21A0"/>
    <w:rsid w:val="00BB3E12"/>
    <w:rsid w:val="00BC7BB1"/>
    <w:rsid w:val="00BD49A5"/>
    <w:rsid w:val="00C316C8"/>
    <w:rsid w:val="00C32EEB"/>
    <w:rsid w:val="00C76CD0"/>
    <w:rsid w:val="00C911CD"/>
    <w:rsid w:val="00CB6A67"/>
    <w:rsid w:val="00CE155E"/>
    <w:rsid w:val="00CE4C5E"/>
    <w:rsid w:val="00CF1068"/>
    <w:rsid w:val="00D178AF"/>
    <w:rsid w:val="00D303A2"/>
    <w:rsid w:val="00D320DA"/>
    <w:rsid w:val="00D33DFD"/>
    <w:rsid w:val="00D47FB9"/>
    <w:rsid w:val="00D86B55"/>
    <w:rsid w:val="00D97410"/>
    <w:rsid w:val="00DB510F"/>
    <w:rsid w:val="00DB589E"/>
    <w:rsid w:val="00DE5162"/>
    <w:rsid w:val="00E041E4"/>
    <w:rsid w:val="00E21A3A"/>
    <w:rsid w:val="00E33571"/>
    <w:rsid w:val="00E369E0"/>
    <w:rsid w:val="00E55351"/>
    <w:rsid w:val="00E72B9C"/>
    <w:rsid w:val="00E807AB"/>
    <w:rsid w:val="00E91FD8"/>
    <w:rsid w:val="00E960AE"/>
    <w:rsid w:val="00EB470F"/>
    <w:rsid w:val="00EB5B97"/>
    <w:rsid w:val="00EE481E"/>
    <w:rsid w:val="00EF26E6"/>
    <w:rsid w:val="00F70EDF"/>
    <w:rsid w:val="00F7652D"/>
    <w:rsid w:val="00FA004D"/>
    <w:rsid w:val="00FA3925"/>
    <w:rsid w:val="00FB1C05"/>
    <w:rsid w:val="00FC0BE1"/>
    <w:rsid w:val="10DE0A77"/>
    <w:rsid w:val="1F11F77A"/>
    <w:rsid w:val="21838D2D"/>
    <w:rsid w:val="21ADEE05"/>
    <w:rsid w:val="275AAFBA"/>
    <w:rsid w:val="29EA7685"/>
    <w:rsid w:val="2ED69937"/>
    <w:rsid w:val="3614A60B"/>
    <w:rsid w:val="36376CBE"/>
    <w:rsid w:val="4CED65EC"/>
    <w:rsid w:val="4DAC062D"/>
    <w:rsid w:val="4EBC853A"/>
    <w:rsid w:val="504A98DD"/>
    <w:rsid w:val="5535FC01"/>
    <w:rsid w:val="56753A7B"/>
    <w:rsid w:val="65D9BF1A"/>
    <w:rsid w:val="71ED3EF6"/>
    <w:rsid w:val="76E32A97"/>
    <w:rsid w:val="799A98F2"/>
    <w:rsid w:val="7A57A772"/>
    <w:rsid w:val="7C4E6146"/>
    <w:rsid w:val="7CF642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AC846"/>
  <w15:chartTrackingRefBased/>
  <w15:docId w15:val="{2083DAF2-B495-4F7D-8EC7-A7E1A830D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567013"/>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table" w:styleId="1tinkleliolentelviesi">
    <w:name w:val="Grid Table 1 Light"/>
    <w:basedOn w:val="prastojilentel"/>
    <w:uiPriority w:val="46"/>
    <w:rsid w:val="0000327F"/>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Antrats">
    <w:name w:val="header"/>
    <w:basedOn w:val="prastasis"/>
    <w:link w:val="AntratsDiagrama"/>
    <w:uiPriority w:val="99"/>
    <w:unhideWhenUsed/>
    <w:rsid w:val="00B065F8"/>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B065F8"/>
  </w:style>
  <w:style w:type="paragraph" w:styleId="Porat">
    <w:name w:val="footer"/>
    <w:basedOn w:val="prastasis"/>
    <w:link w:val="PoratDiagrama"/>
    <w:uiPriority w:val="99"/>
    <w:unhideWhenUsed/>
    <w:rsid w:val="00B065F8"/>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B065F8"/>
  </w:style>
  <w:style w:type="character" w:styleId="Hipersaitas">
    <w:name w:val="Hyperlink"/>
    <w:basedOn w:val="Numatytasispastraiposriftas"/>
    <w:uiPriority w:val="99"/>
    <w:unhideWhenUsed/>
    <w:rsid w:val="0073208C"/>
    <w:rPr>
      <w:color w:val="0563C1" w:themeColor="hyperlink"/>
      <w:u w:val="single"/>
    </w:rPr>
  </w:style>
  <w:style w:type="character" w:styleId="Neapdorotaspaminjimas">
    <w:name w:val="Unresolved Mention"/>
    <w:basedOn w:val="Numatytasispastraiposriftas"/>
    <w:uiPriority w:val="99"/>
    <w:semiHidden/>
    <w:unhideWhenUsed/>
    <w:rsid w:val="0073208C"/>
    <w:rPr>
      <w:color w:val="605E5C"/>
      <w:shd w:val="clear" w:color="auto" w:fill="E1DFDD"/>
    </w:rPr>
  </w:style>
  <w:style w:type="character" w:styleId="Perirtashipersaitas">
    <w:name w:val="FollowedHyperlink"/>
    <w:basedOn w:val="Numatytasispastraiposriftas"/>
    <w:uiPriority w:val="99"/>
    <w:semiHidden/>
    <w:unhideWhenUsed/>
    <w:rsid w:val="00340B4A"/>
    <w:rPr>
      <w:color w:val="954F72" w:themeColor="followedHyperlink"/>
      <w:u w:val="single"/>
    </w:rPr>
  </w:style>
  <w:style w:type="paragraph" w:styleId="Sraopastraipa">
    <w:name w:val="List Paragraph"/>
    <w:aliases w:val="ERP-List Paragraph"/>
    <w:basedOn w:val="prastasis"/>
    <w:link w:val="SraopastraipaDiagrama"/>
    <w:uiPriority w:val="34"/>
    <w:qFormat/>
    <w:rsid w:val="002D35B0"/>
    <w:pPr>
      <w:ind w:left="720"/>
      <w:contextualSpacing/>
    </w:pPr>
  </w:style>
  <w:style w:type="table" w:styleId="Lentelstinklelis">
    <w:name w:val="Table Grid"/>
    <w:basedOn w:val="prastojilentel"/>
    <w:uiPriority w:val="39"/>
    <w:rsid w:val="00F7652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urinys3">
    <w:name w:val="toc 3"/>
    <w:basedOn w:val="prastasis"/>
    <w:next w:val="prastasis"/>
    <w:autoRedefine/>
    <w:uiPriority w:val="39"/>
    <w:unhideWhenUsed/>
    <w:rsid w:val="00524067"/>
    <w:pPr>
      <w:spacing w:after="100"/>
      <w:ind w:left="440"/>
    </w:pPr>
  </w:style>
  <w:style w:type="paragraph" w:styleId="Turinys2">
    <w:name w:val="toc 2"/>
    <w:basedOn w:val="prastasis"/>
    <w:next w:val="prastasis"/>
    <w:autoRedefine/>
    <w:uiPriority w:val="39"/>
    <w:unhideWhenUsed/>
    <w:rsid w:val="00524067"/>
    <w:pPr>
      <w:spacing w:after="100"/>
      <w:ind w:left="220"/>
    </w:pPr>
  </w:style>
  <w:style w:type="character" w:styleId="SraopastraipaDiagrama" w:customStyle="1">
    <w:name w:val="Sąrašo pastraipa Diagrama"/>
    <w:aliases w:val="ERP-List Paragraph Diagrama"/>
    <w:basedOn w:val="Numatytasispastraiposriftas"/>
    <w:link w:val="Sraopastraipa"/>
    <w:uiPriority w:val="34"/>
    <w:locked/>
    <w:rsid w:val="00C32EEB"/>
  </w:style>
  <w:style w:type="character" w:styleId="Antrat1Diagrama" w:customStyle="1">
    <w:name w:val="Antraštė 1 Diagrama"/>
    <w:basedOn w:val="Numatytasispastraiposriftas"/>
    <w:link w:val="Antrat1"/>
    <w:uiPriority w:val="9"/>
    <w:rsid w:val="00567013"/>
    <w:rPr>
      <w:rFonts w:asciiTheme="majorHAnsi" w:hAnsiTheme="majorHAnsi" w:eastAsiaTheme="majorEastAsia" w:cstheme="majorBidi"/>
      <w:color w:val="2F5496" w:themeColor="accent1" w:themeShade="BF"/>
      <w:sz w:val="32"/>
      <w:szCs w:val="32"/>
    </w:rPr>
  </w:style>
  <w:style w:type="paragraph" w:styleId="Turinys1">
    <w:name w:val="toc 1"/>
    <w:basedOn w:val="prastasis"/>
    <w:next w:val="prastasis"/>
    <w:autoRedefine/>
    <w:uiPriority w:val="39"/>
    <w:unhideWhenUsed/>
    <w:rsid w:val="00357E8C"/>
    <w:pPr>
      <w:spacing w:after="100"/>
    </w:pPr>
  </w:style>
  <w:style w:type="paragraph" w:styleId="Pataisymai">
    <w:name w:val="Revision"/>
    <w:hidden/>
    <w:uiPriority w:val="99"/>
    <w:semiHidden/>
    <w:rsid w:val="002564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procesai.ambergrid.lt/processes/view_record/c.b2f1315dbaa4cb6e2d34167e1525d9c0" TargetMode="External" Id="rId13" /><Relationship Type="http://schemas.openxmlformats.org/officeDocument/2006/relationships/image" Target="media/image6.pn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image" Target="media/image9.png" Id="rId21" /><Relationship Type="http://schemas.openxmlformats.org/officeDocument/2006/relationships/settings" Target="settings.xml" Id="rId7" /><Relationship Type="http://schemas.openxmlformats.org/officeDocument/2006/relationships/hyperlink" Target="https://procesai.ambergrid.lt/processes/view_record/c.b2f1315dbaa4cb6e2d34167e1525d9c0" TargetMode="External" Id="rId12" /><Relationship Type="http://schemas.openxmlformats.org/officeDocument/2006/relationships/image" Target="media/image5.png"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png"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image" Target="media/image12.png" Id="rId24"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image" Target="media/image11.png" Id="rId23" /><Relationship Type="http://schemas.openxmlformats.org/officeDocument/2006/relationships/endnotes" Target="endnotes.xml" Id="rId10" /><Relationship Type="http://schemas.openxmlformats.org/officeDocument/2006/relationships/image" Target="media/image7.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 Type="http://schemas.openxmlformats.org/officeDocument/2006/relationships/image" Target="media/image10.png" Id="rId22" /></Relationships>
</file>

<file path=word/_rels/settings.xml.rels><?xml version="1.0" encoding="UTF-8" standalone="yes"?>
<Relationships xmlns="http://schemas.openxmlformats.org/package/2006/relationships"><Relationship Id="rId1" Type="http://schemas.openxmlformats.org/officeDocument/2006/relationships/attachedTemplate" Target="https://abambergrid.sharepoint.com/sites/OfficeTemplates/Templates/Norminio%20teis&#279;s%20akto%20forma(1).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12339114A8B42B4588C02D97B7701" ma:contentTypeVersion="11" ma:contentTypeDescription="Create a new document." ma:contentTypeScope="" ma:versionID="26a0d709939e445d9e9c9bd1e2ca35a3">
  <xsd:schema xmlns:xsd="http://www.w3.org/2001/XMLSchema" xmlns:xs="http://www.w3.org/2001/XMLSchema" xmlns:p="http://schemas.microsoft.com/office/2006/metadata/properties" xmlns:ns2="6a6bcadf-0234-403d-894d-7f1203732574" xmlns:ns3="2def9a3e-e7f6-4464-afba-e8e4f8a976ae" targetNamespace="http://schemas.microsoft.com/office/2006/metadata/properties" ma:root="true" ma:fieldsID="d51728b819bbbb4fbc62c809d1ff051a" ns2:_="" ns3:_="">
    <xsd:import namespace="6a6bcadf-0234-403d-894d-7f1203732574"/>
    <xsd:import namespace="2def9a3e-e7f6-4464-afba-e8e4f8a976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6bcadf-0234-403d-894d-7f1203732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f9a3e-e7f6-4464-afba-e8e4f8a976a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098d66-3fba-4b9c-a9aa-eb4e90521aa5}" ma:internalName="TaxCatchAll" ma:showField="CatchAllData" ma:web="2def9a3e-e7f6-4464-afba-e8e4f8a976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def9a3e-e7f6-4464-afba-e8e4f8a976ae" xsi:nil="true"/>
    <lcf76f155ced4ddcb4097134ff3c332f xmlns="6a6bcadf-0234-403d-894d-7f120373257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35548-A67D-4F63-AD83-D4E5EF407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6bcadf-0234-403d-894d-7f1203732574"/>
    <ds:schemaRef ds:uri="2def9a3e-e7f6-4464-afba-e8e4f8a97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AD668-95AF-4188-AA34-933447CEC8CD}">
  <ds:schemaRefs>
    <ds:schemaRef ds:uri="http://schemas.microsoft.com/office/2006/metadata/properties"/>
    <ds:schemaRef ds:uri="http://schemas.microsoft.com/office/infopath/2007/PartnerControls"/>
    <ds:schemaRef ds:uri="2def9a3e-e7f6-4464-afba-e8e4f8a976ae"/>
    <ds:schemaRef ds:uri="6a6bcadf-0234-403d-894d-7f1203732574"/>
  </ds:schemaRefs>
</ds:datastoreItem>
</file>

<file path=customXml/itemProps3.xml><?xml version="1.0" encoding="utf-8"?>
<ds:datastoreItem xmlns:ds="http://schemas.openxmlformats.org/officeDocument/2006/customXml" ds:itemID="{12613D70-FA6C-487E-9CEB-06549BCFC0AB}">
  <ds:schemaRefs>
    <ds:schemaRef ds:uri="http://schemas.microsoft.com/sharepoint/v3/contenttype/forms"/>
  </ds:schemaRefs>
</ds:datastoreItem>
</file>

<file path=customXml/itemProps4.xml><?xml version="1.0" encoding="utf-8"?>
<ds:datastoreItem xmlns:ds="http://schemas.openxmlformats.org/officeDocument/2006/customXml" ds:itemID="{6ECA80A0-0A64-43DE-85A1-851DF760B0F6}">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Norminio%20teisės%20akto%20forma(1)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Anna Kiseliova</lastModifiedBy>
  <revision>6</revision>
  <dcterms:created xsi:type="dcterms:W3CDTF">2024-02-23T08:32:00.0000000Z</dcterms:created>
  <dcterms:modified xsi:type="dcterms:W3CDTF">2026-05-13T07:12:26.7741385Z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2023-08-18T08:03:06Z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ac95cc48-876f-40f6-a4e9-e80087863bbf</vt:lpwstr>
  </property>
  <property fmtid="{D5CDD505-2E9C-101B-9397-08002B2CF9AE}" pid="8" name="MSIP_Label_25d43cbe-1d34-4aee-b177-a8008a220178_ContentBits">
    <vt:lpwstr>0</vt:lpwstr>
  </property>
  <property fmtid="{D5CDD505-2E9C-101B-9397-08002B2CF9AE}" pid="9" name="ContentTypeId">
    <vt:lpwstr>0x010100AB812339114A8B42B4588C02D97B7701</vt:lpwstr>
  </property>
  <property fmtid="{D5CDD505-2E9C-101B-9397-08002B2CF9AE}" pid="10" name="MediaServiceImageTags">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